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F8AEE" w14:textId="77777777" w:rsidR="00564429" w:rsidRDefault="00564429">
      <w:pPr>
        <w:keepNext/>
      </w:pPr>
    </w:p>
    <w:p w14:paraId="45417A17" w14:textId="77777777" w:rsidR="00D12299" w:rsidRPr="00EE227C" w:rsidRDefault="00D12299" w:rsidP="00D12299"/>
    <w:p w14:paraId="344AC4AF" w14:textId="1C28D6FD" w:rsidR="00D12299" w:rsidRDefault="00A07709" w:rsidP="00A07709">
      <w:pPr>
        <w:pBdr>
          <w:top w:val="single" w:sz="4" w:space="1" w:color="auto"/>
          <w:left w:val="single" w:sz="4" w:space="4" w:color="auto"/>
          <w:bottom w:val="single" w:sz="4" w:space="1" w:color="auto"/>
          <w:right w:val="single" w:sz="4" w:space="4" w:color="auto"/>
        </w:pBdr>
        <w:jc w:val="center"/>
        <w:rPr>
          <w:b/>
        </w:rPr>
      </w:pPr>
      <w:r>
        <w:rPr>
          <w:b/>
        </w:rPr>
        <w:t>CADRE DE REPONSE - ACTE D’ENGAGEMENT</w:t>
      </w:r>
    </w:p>
    <w:p w14:paraId="65CC626D" w14:textId="77777777" w:rsidR="00A07709" w:rsidRDefault="00A07709" w:rsidP="00D12299">
      <w:pPr>
        <w:jc w:val="center"/>
        <w:rPr>
          <w:b/>
        </w:rPr>
      </w:pPr>
    </w:p>
    <w:p w14:paraId="3A6243A3" w14:textId="77777777" w:rsidR="00A07709" w:rsidRDefault="00A07709" w:rsidP="00A07709">
      <w:pPr>
        <w:pStyle w:val="Pieddepage"/>
        <w:pBdr>
          <w:top w:val="single" w:sz="4" w:space="1" w:color="000000"/>
          <w:left w:val="single" w:sz="4" w:space="4" w:color="000000"/>
          <w:bottom w:val="single" w:sz="4" w:space="1" w:color="000000"/>
          <w:right w:val="single" w:sz="4" w:space="4" w:color="000000"/>
        </w:pBdr>
        <w:jc w:val="both"/>
        <w:rPr>
          <w:bCs/>
        </w:rPr>
      </w:pPr>
      <w:r>
        <w:rPr>
          <w:bCs/>
        </w:rPr>
        <w:t>L’acte d’engagement est, dans un 1</w:t>
      </w:r>
      <w:r>
        <w:rPr>
          <w:bCs/>
          <w:vertAlign w:val="superscript"/>
        </w:rPr>
        <w:t>er</w:t>
      </w:r>
      <w:r>
        <w:rPr>
          <w:bCs/>
        </w:rPr>
        <w:t xml:space="preserve"> temps, le cadre de réponse du candidat, à savoir la pièce dans laquelle le candidat présente son offre dans le respect des clauses du cahier des charges qui déterminent les conditions dans lesquelles l’accord-cadre est exécuté.</w:t>
      </w:r>
    </w:p>
    <w:p w14:paraId="66C98FAA" w14:textId="77777777" w:rsidR="00A07709" w:rsidRDefault="00A07709" w:rsidP="00A07709">
      <w:pPr>
        <w:pStyle w:val="Pieddepage"/>
        <w:pBdr>
          <w:top w:val="single" w:sz="4" w:space="1" w:color="000000"/>
          <w:left w:val="single" w:sz="4" w:space="4" w:color="000000"/>
          <w:bottom w:val="single" w:sz="4" w:space="1" w:color="000000"/>
          <w:right w:val="single" w:sz="4" w:space="4" w:color="000000"/>
        </w:pBdr>
        <w:jc w:val="both"/>
        <w:rPr>
          <w:bCs/>
        </w:rPr>
      </w:pPr>
    </w:p>
    <w:p w14:paraId="5D996996" w14:textId="77777777" w:rsidR="00A07709" w:rsidRDefault="00A07709" w:rsidP="00A07709">
      <w:pPr>
        <w:pStyle w:val="Pieddepage"/>
        <w:pBdr>
          <w:top w:val="single" w:sz="4" w:space="1" w:color="000000"/>
          <w:left w:val="single" w:sz="4" w:space="4" w:color="000000"/>
          <w:bottom w:val="single" w:sz="4" w:space="1" w:color="000000"/>
          <w:right w:val="single" w:sz="4" w:space="4" w:color="000000"/>
        </w:pBdr>
        <w:jc w:val="both"/>
        <w:rPr>
          <w:bCs/>
          <w:u w:val="single"/>
        </w:rPr>
      </w:pPr>
      <w:r>
        <w:rPr>
          <w:bCs/>
        </w:rPr>
        <w:t>Lors de l’attribution, ce document sera signé et devient définitivement un acte d’engagement.</w:t>
      </w:r>
    </w:p>
    <w:p w14:paraId="6FB2464E" w14:textId="77777777" w:rsidR="00D12299" w:rsidRPr="00EE227C" w:rsidRDefault="00D12299" w:rsidP="00D12299">
      <w:pPr>
        <w:pStyle w:val="Notedebasdepage"/>
      </w:pPr>
    </w:p>
    <w:p w14:paraId="25401865" w14:textId="77777777" w:rsidR="00D12299" w:rsidRPr="00EE227C" w:rsidRDefault="00D12299" w:rsidP="00EE227C">
      <w:pPr>
        <w:ind w:left="1134"/>
      </w:pPr>
    </w:p>
    <w:p w14:paraId="04E4382F" w14:textId="797EC551" w:rsidR="00EE227C" w:rsidRPr="00EE227C" w:rsidRDefault="00EE227C" w:rsidP="00301014">
      <w:pPr>
        <w:ind w:left="426"/>
      </w:pPr>
      <w:r w:rsidRPr="00EE227C">
        <w:rPr>
          <w:b/>
          <w:u w:val="single"/>
        </w:rPr>
        <w:t xml:space="preserve">OBJET DE </w:t>
      </w:r>
      <w:r w:rsidR="00A07709">
        <w:rPr>
          <w:b/>
          <w:u w:val="single"/>
        </w:rPr>
        <w:t>L’ACCORD-CADRE</w:t>
      </w:r>
      <w:r w:rsidRPr="00EE227C">
        <w:rPr>
          <w:b/>
        </w:rPr>
        <w:t xml:space="preserve"> :</w:t>
      </w:r>
    </w:p>
    <w:p w14:paraId="424C180C" w14:textId="77777777" w:rsidR="00EE227C" w:rsidRPr="00EE227C" w:rsidRDefault="00EE227C" w:rsidP="00EE227C">
      <w:pPr>
        <w:ind w:left="1134"/>
      </w:pPr>
    </w:p>
    <w:p w14:paraId="7AC2FDC1" w14:textId="77777777" w:rsidR="00EE227C" w:rsidRPr="00EE227C" w:rsidRDefault="00EE227C" w:rsidP="00EE227C">
      <w:pPr>
        <w:pStyle w:val="Retraitcorpsdetexte2"/>
        <w:ind w:left="1134"/>
        <w:jc w:val="center"/>
        <w:rPr>
          <w:sz w:val="32"/>
          <w:szCs w:val="32"/>
        </w:rPr>
      </w:pPr>
      <w:r w:rsidRPr="00EE227C">
        <w:rPr>
          <w:sz w:val="32"/>
          <w:szCs w:val="32"/>
        </w:rPr>
        <w:t xml:space="preserve">Prestations de sûreté et de sécurité incendie </w:t>
      </w:r>
    </w:p>
    <w:p w14:paraId="41EBA065" w14:textId="55A76418" w:rsidR="00EE227C" w:rsidRPr="00EE227C" w:rsidRDefault="00A07709" w:rsidP="00EE227C">
      <w:pPr>
        <w:pStyle w:val="Retraitcorpsdetexte2"/>
        <w:ind w:left="1134"/>
        <w:jc w:val="center"/>
        <w:rPr>
          <w:sz w:val="32"/>
          <w:szCs w:val="32"/>
        </w:rPr>
      </w:pPr>
      <w:r w:rsidRPr="00EE227C">
        <w:rPr>
          <w:noProof/>
          <w:sz w:val="16"/>
        </w:rPr>
        <w:drawing>
          <wp:anchor distT="0" distB="0" distL="114300" distR="114300" simplePos="0" relativeHeight="251659776" behindDoc="0" locked="0" layoutInCell="0" allowOverlap="1" wp14:anchorId="0F27CCB0" wp14:editId="11B7C596">
            <wp:simplePos x="0" y="0"/>
            <wp:positionH relativeFrom="column">
              <wp:posOffset>-633730</wp:posOffset>
            </wp:positionH>
            <wp:positionV relativeFrom="paragraph">
              <wp:posOffset>345440</wp:posOffset>
            </wp:positionV>
            <wp:extent cx="906780" cy="1332230"/>
            <wp:effectExtent l="0" t="0" r="7620" b="127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6780" cy="1332230"/>
                    </a:xfrm>
                    <a:prstGeom prst="rect">
                      <a:avLst/>
                    </a:prstGeom>
                    <a:noFill/>
                  </pic:spPr>
                </pic:pic>
              </a:graphicData>
            </a:graphic>
            <wp14:sizeRelH relativeFrom="page">
              <wp14:pctWidth>0</wp14:pctWidth>
            </wp14:sizeRelH>
            <wp14:sizeRelV relativeFrom="page">
              <wp14:pctHeight>0</wp14:pctHeight>
            </wp14:sizeRelV>
          </wp:anchor>
        </w:drawing>
      </w:r>
      <w:r w:rsidR="00EE227C" w:rsidRPr="00EE227C">
        <w:rPr>
          <w:sz w:val="32"/>
          <w:szCs w:val="32"/>
        </w:rPr>
        <w:t>pour les locaux de la Caisse d’Allocations Familiales (Caf) de Paris</w:t>
      </w:r>
    </w:p>
    <w:p w14:paraId="0775187D" w14:textId="451BC6D3" w:rsidR="00EE227C" w:rsidRPr="00EE227C" w:rsidRDefault="00EE227C" w:rsidP="00EE227C">
      <w:pPr>
        <w:pStyle w:val="Retraitcorpsdetexte2"/>
        <w:ind w:left="1134"/>
      </w:pPr>
    </w:p>
    <w:p w14:paraId="32392610" w14:textId="77777777" w:rsidR="00EE227C" w:rsidRPr="00EE227C" w:rsidRDefault="00EE227C" w:rsidP="00EE227C">
      <w:pPr>
        <w:spacing w:line="240" w:lineRule="exact"/>
        <w:ind w:left="1134"/>
        <w:jc w:val="center"/>
        <w:rPr>
          <w:color w:val="000000"/>
          <w:sz w:val="24"/>
        </w:rPr>
      </w:pPr>
    </w:p>
    <w:p w14:paraId="6C9921F6" w14:textId="66E8B200" w:rsidR="00EE227C" w:rsidRPr="00EE227C" w:rsidRDefault="00EE227C" w:rsidP="00EE227C">
      <w:pPr>
        <w:keepNext/>
        <w:pBdr>
          <w:top w:val="double" w:sz="12" w:space="1" w:color="auto"/>
          <w:left w:val="double" w:sz="12" w:space="4" w:color="auto"/>
          <w:bottom w:val="double" w:sz="12" w:space="1" w:color="auto"/>
          <w:right w:val="double" w:sz="12" w:space="4" w:color="auto"/>
        </w:pBdr>
        <w:shd w:val="pct12" w:color="auto" w:fill="auto"/>
        <w:ind w:left="1134"/>
        <w:jc w:val="center"/>
        <w:outlineLvl w:val="4"/>
        <w:rPr>
          <w:b/>
          <w:color w:val="800080"/>
          <w:sz w:val="24"/>
        </w:rPr>
      </w:pPr>
      <w:r w:rsidRPr="00EE227C">
        <w:rPr>
          <w:b/>
          <w:color w:val="800080"/>
          <w:sz w:val="24"/>
        </w:rPr>
        <w:t>LOT N°</w:t>
      </w:r>
      <w:r w:rsidR="000D560D">
        <w:rPr>
          <w:b/>
          <w:color w:val="800080"/>
          <w:sz w:val="24"/>
        </w:rPr>
        <w:t>1</w:t>
      </w:r>
      <w:r w:rsidRPr="00EE227C">
        <w:rPr>
          <w:b/>
          <w:color w:val="800080"/>
          <w:sz w:val="24"/>
        </w:rPr>
        <w:t xml:space="preserve"> : </w:t>
      </w:r>
    </w:p>
    <w:p w14:paraId="17F2407F" w14:textId="533945AD" w:rsidR="00EE227C" w:rsidRDefault="00EE227C" w:rsidP="00EE227C">
      <w:pPr>
        <w:keepNext/>
        <w:pBdr>
          <w:top w:val="double" w:sz="12" w:space="1" w:color="auto"/>
          <w:left w:val="double" w:sz="12" w:space="4" w:color="auto"/>
          <w:bottom w:val="double" w:sz="12" w:space="1" w:color="auto"/>
          <w:right w:val="double" w:sz="12" w:space="4" w:color="auto"/>
        </w:pBdr>
        <w:shd w:val="pct12" w:color="auto" w:fill="auto"/>
        <w:ind w:left="1134"/>
        <w:jc w:val="center"/>
        <w:outlineLvl w:val="4"/>
        <w:rPr>
          <w:b/>
          <w:color w:val="800080"/>
          <w:sz w:val="24"/>
        </w:rPr>
      </w:pPr>
      <w:r w:rsidRPr="00EE227C">
        <w:rPr>
          <w:b/>
          <w:color w:val="800080"/>
          <w:sz w:val="24"/>
        </w:rPr>
        <w:t xml:space="preserve">Prestations de sûreté pour </w:t>
      </w:r>
      <w:r w:rsidR="00AE05CC">
        <w:rPr>
          <w:b/>
          <w:color w:val="800080"/>
          <w:sz w:val="24"/>
        </w:rPr>
        <w:t>l’ensemble des</w:t>
      </w:r>
      <w:r w:rsidRPr="00EE227C">
        <w:rPr>
          <w:b/>
          <w:color w:val="800080"/>
          <w:sz w:val="24"/>
        </w:rPr>
        <w:t xml:space="preserve"> locaux </w:t>
      </w:r>
      <w:r>
        <w:rPr>
          <w:b/>
          <w:color w:val="800080"/>
          <w:sz w:val="24"/>
        </w:rPr>
        <w:t xml:space="preserve"> </w:t>
      </w:r>
    </w:p>
    <w:p w14:paraId="49B8C930" w14:textId="53F83B52" w:rsidR="00EE227C" w:rsidRPr="00EE227C" w:rsidRDefault="00EE227C" w:rsidP="00EE227C">
      <w:pPr>
        <w:keepNext/>
        <w:pBdr>
          <w:top w:val="double" w:sz="12" w:space="1" w:color="auto"/>
          <w:left w:val="double" w:sz="12" w:space="4" w:color="auto"/>
          <w:bottom w:val="double" w:sz="12" w:space="1" w:color="auto"/>
          <w:right w:val="double" w:sz="12" w:space="4" w:color="auto"/>
        </w:pBdr>
        <w:shd w:val="pct12" w:color="auto" w:fill="auto"/>
        <w:ind w:left="1134"/>
        <w:jc w:val="center"/>
        <w:outlineLvl w:val="4"/>
        <w:rPr>
          <w:b/>
          <w:color w:val="800080"/>
          <w:sz w:val="24"/>
        </w:rPr>
      </w:pPr>
      <w:r>
        <w:rPr>
          <w:b/>
          <w:color w:val="800080"/>
          <w:sz w:val="24"/>
        </w:rPr>
        <w:t>de la Caf de Paris</w:t>
      </w:r>
    </w:p>
    <w:p w14:paraId="510B02CA" w14:textId="77777777" w:rsidR="00EE227C" w:rsidRPr="00EE227C" w:rsidRDefault="00EE227C" w:rsidP="00EE227C">
      <w:pPr>
        <w:keepNext/>
        <w:pBdr>
          <w:top w:val="double" w:sz="12" w:space="1" w:color="auto"/>
          <w:left w:val="double" w:sz="12" w:space="4" w:color="auto"/>
          <w:bottom w:val="double" w:sz="12" w:space="1" w:color="auto"/>
          <w:right w:val="double" w:sz="12" w:space="4" w:color="auto"/>
        </w:pBdr>
        <w:shd w:val="pct12" w:color="auto" w:fill="auto"/>
        <w:ind w:left="1134"/>
        <w:jc w:val="center"/>
        <w:outlineLvl w:val="4"/>
        <w:rPr>
          <w:b/>
          <w:color w:val="800080"/>
          <w:sz w:val="24"/>
        </w:rPr>
      </w:pPr>
    </w:p>
    <w:p w14:paraId="2E76DCBF" w14:textId="77777777" w:rsidR="00EE227C" w:rsidRPr="00EE227C" w:rsidRDefault="00EE227C" w:rsidP="00EE227C">
      <w:pPr>
        <w:pStyle w:val="Pieddepage"/>
        <w:tabs>
          <w:tab w:val="clear" w:pos="4536"/>
          <w:tab w:val="clear" w:pos="9072"/>
        </w:tabs>
        <w:ind w:left="1134"/>
      </w:pPr>
    </w:p>
    <w:p w14:paraId="224EFEA6" w14:textId="77777777" w:rsidR="00B907FD" w:rsidRPr="00EE227C" w:rsidRDefault="00B907FD" w:rsidP="00D12299">
      <w:pPr>
        <w:pStyle w:val="Pieddepage"/>
        <w:tabs>
          <w:tab w:val="clear" w:pos="4536"/>
          <w:tab w:val="clear" w:pos="9072"/>
        </w:tabs>
      </w:pPr>
    </w:p>
    <w:p w14:paraId="44017493" w14:textId="77777777" w:rsidR="00D12299" w:rsidRPr="00EE227C" w:rsidRDefault="00D12299" w:rsidP="00A07709">
      <w:pPr>
        <w:ind w:left="426"/>
        <w:rPr>
          <w:b/>
        </w:rPr>
      </w:pPr>
      <w:r w:rsidRPr="00EE227C">
        <w:rPr>
          <w:b/>
          <w:u w:val="single"/>
        </w:rPr>
        <w:t>ORGANISME</w:t>
      </w:r>
      <w:r w:rsidRPr="00EE227C">
        <w:rPr>
          <w:b/>
        </w:rPr>
        <w:t xml:space="preserve"> :</w:t>
      </w:r>
    </w:p>
    <w:p w14:paraId="06E20505" w14:textId="77777777" w:rsidR="00D12299" w:rsidRPr="00EE227C" w:rsidRDefault="00D12299" w:rsidP="00A07709">
      <w:pPr>
        <w:ind w:left="426"/>
      </w:pPr>
    </w:p>
    <w:p w14:paraId="27E74D96" w14:textId="77777777" w:rsidR="00D12299" w:rsidRPr="00EE227C" w:rsidRDefault="00D12299" w:rsidP="00A07709">
      <w:pPr>
        <w:ind w:left="426"/>
      </w:pPr>
    </w:p>
    <w:p w14:paraId="6F9832E1" w14:textId="345EE8B7" w:rsidR="00D12299" w:rsidRPr="00EE227C" w:rsidRDefault="00D12299" w:rsidP="00A07709">
      <w:pPr>
        <w:pStyle w:val="Corpsdetexte21"/>
        <w:ind w:left="426"/>
        <w:jc w:val="center"/>
        <w:rPr>
          <w:rFonts w:cs="Arial"/>
          <w:b/>
          <w:sz w:val="20"/>
        </w:rPr>
      </w:pPr>
      <w:r w:rsidRPr="00EE227C">
        <w:rPr>
          <w:rFonts w:cs="Arial"/>
          <w:b/>
          <w:sz w:val="20"/>
        </w:rPr>
        <w:t>CAISSE D’ALLOCATIONS FAMILIALES DE PARIS</w:t>
      </w:r>
    </w:p>
    <w:p w14:paraId="3CE4D534" w14:textId="77777777" w:rsidR="00D12299" w:rsidRPr="00EE227C" w:rsidRDefault="00D12299" w:rsidP="00A07709">
      <w:pPr>
        <w:pStyle w:val="Corpsdetexte21"/>
        <w:ind w:left="426"/>
        <w:jc w:val="center"/>
        <w:rPr>
          <w:rFonts w:cs="Arial"/>
          <w:b/>
          <w:sz w:val="20"/>
        </w:rPr>
      </w:pPr>
      <w:r w:rsidRPr="00EE227C">
        <w:rPr>
          <w:rFonts w:cs="Arial"/>
          <w:b/>
          <w:sz w:val="20"/>
        </w:rPr>
        <w:t>50 rue du Docteur Finlay</w:t>
      </w:r>
    </w:p>
    <w:p w14:paraId="31D40249" w14:textId="77777777" w:rsidR="00D12299" w:rsidRPr="00EE227C" w:rsidRDefault="00D12299" w:rsidP="00A07709">
      <w:pPr>
        <w:pStyle w:val="Corpsdetexte21"/>
        <w:ind w:left="426"/>
        <w:jc w:val="center"/>
        <w:rPr>
          <w:rFonts w:cs="Arial"/>
          <w:b/>
          <w:sz w:val="20"/>
        </w:rPr>
      </w:pPr>
      <w:r w:rsidRPr="00EE227C">
        <w:rPr>
          <w:rFonts w:cs="Arial"/>
          <w:b/>
          <w:sz w:val="20"/>
        </w:rPr>
        <w:t>75750 PARIS CEDEX 15</w:t>
      </w:r>
    </w:p>
    <w:p w14:paraId="2D686E8E" w14:textId="77777777" w:rsidR="00D12299" w:rsidRPr="00EE227C" w:rsidRDefault="00D12299" w:rsidP="00A07709">
      <w:pPr>
        <w:ind w:left="426"/>
        <w:jc w:val="center"/>
      </w:pPr>
    </w:p>
    <w:p w14:paraId="337602A6" w14:textId="77777777" w:rsidR="00A07709" w:rsidRDefault="00A07709" w:rsidP="00A07709">
      <w:pPr>
        <w:ind w:firstLine="426"/>
        <w:rPr>
          <w:b/>
        </w:rPr>
      </w:pPr>
      <w:r>
        <w:rPr>
          <w:b/>
          <w:u w:val="single"/>
        </w:rPr>
        <w:t>NUMERO DE REFERENCE ATTRIBUE PAR LA CAF de PARIS</w:t>
      </w:r>
      <w:r>
        <w:rPr>
          <w:b/>
        </w:rPr>
        <w:t xml:space="preserve"> :</w:t>
      </w:r>
    </w:p>
    <w:p w14:paraId="515065C2" w14:textId="77777777" w:rsidR="00A07709" w:rsidRDefault="00A07709" w:rsidP="00A07709">
      <w:pPr>
        <w:rPr>
          <w:b/>
        </w:rPr>
      </w:pPr>
    </w:p>
    <w:p w14:paraId="145C99F2" w14:textId="02405E57" w:rsidR="00A07709" w:rsidRDefault="00A07709" w:rsidP="00A07709">
      <w:pPr>
        <w:jc w:val="center"/>
        <w:rPr>
          <w:b/>
        </w:rPr>
      </w:pPr>
      <w:r>
        <w:rPr>
          <w:b/>
        </w:rPr>
        <w:t>Procédure adaptée – MA 0</w:t>
      </w:r>
      <w:r w:rsidR="00AE05CC">
        <w:rPr>
          <w:b/>
        </w:rPr>
        <w:t>2</w:t>
      </w:r>
      <w:r>
        <w:rPr>
          <w:b/>
        </w:rPr>
        <w:t>/202</w:t>
      </w:r>
      <w:r w:rsidR="00AE05CC">
        <w:rPr>
          <w:b/>
        </w:rPr>
        <w:t>6</w:t>
      </w:r>
    </w:p>
    <w:p w14:paraId="593606ED" w14:textId="77777777" w:rsidR="00D12299" w:rsidRPr="00EE227C" w:rsidRDefault="00D12299" w:rsidP="00A07709">
      <w:pPr>
        <w:ind w:left="426"/>
      </w:pPr>
    </w:p>
    <w:p w14:paraId="1094916F" w14:textId="7D669C29" w:rsidR="00D12299" w:rsidRPr="00EE227C" w:rsidRDefault="00D12299" w:rsidP="00A07709">
      <w:pPr>
        <w:ind w:left="426"/>
        <w:jc w:val="both"/>
      </w:pPr>
    </w:p>
    <w:p w14:paraId="2E9C0067" w14:textId="1E434F42" w:rsidR="00D12299" w:rsidRPr="00C62EA2" w:rsidRDefault="00A07709" w:rsidP="00A07709">
      <w:pPr>
        <w:ind w:left="426"/>
        <w:jc w:val="both"/>
      </w:pPr>
      <w:r>
        <w:rPr>
          <w:b/>
          <w:u w:val="single"/>
        </w:rPr>
        <w:t>Accord-</w:t>
      </w:r>
      <w:r w:rsidR="00B907FD" w:rsidRPr="00EE227C">
        <w:rPr>
          <w:b/>
          <w:u w:val="single"/>
        </w:rPr>
        <w:t xml:space="preserve">cadre sur </w:t>
      </w:r>
      <w:r w:rsidR="00C62EA2">
        <w:rPr>
          <w:b/>
          <w:u w:val="single"/>
        </w:rPr>
        <w:t xml:space="preserve">procédure adaptée </w:t>
      </w:r>
      <w:r w:rsidR="00C62EA2" w:rsidRPr="00C62EA2">
        <w:t xml:space="preserve">en application </w:t>
      </w:r>
      <w:r>
        <w:t>des articles L2123-1 et R2123-1-3°</w:t>
      </w:r>
      <w:r w:rsidR="00C62EA2" w:rsidRPr="00C62EA2">
        <w:t xml:space="preserve"> du </w:t>
      </w:r>
      <w:r>
        <w:t xml:space="preserve">code de la commande publique </w:t>
      </w:r>
      <w:r w:rsidR="00C62EA2" w:rsidRPr="00C62EA2">
        <w:t xml:space="preserve">relatif aux services sociaux et autres services spécifiques, </w:t>
      </w:r>
      <w:r w:rsidR="00D12299" w:rsidRPr="00C62EA2">
        <w:t>passé en application de l’article L 124-4 du Code de la Sécurité Sociale et des textes pris pour son application.</w:t>
      </w:r>
    </w:p>
    <w:p w14:paraId="31C84849" w14:textId="77777777" w:rsidR="00D12299" w:rsidRPr="00EE227C" w:rsidRDefault="00D12299" w:rsidP="00A07709">
      <w:pPr>
        <w:ind w:left="426"/>
        <w:jc w:val="both"/>
      </w:pPr>
    </w:p>
    <w:p w14:paraId="62A9D69E" w14:textId="77777777" w:rsidR="00A07709" w:rsidRDefault="00A07709" w:rsidP="00A07709">
      <w:pPr>
        <w:ind w:firstLine="426"/>
        <w:jc w:val="both"/>
        <w:rPr>
          <w:b/>
        </w:rPr>
      </w:pPr>
      <w:r>
        <w:rPr>
          <w:b/>
          <w:u w:val="single"/>
        </w:rPr>
        <w:t>Personne signataire de l’accord-cadre :</w:t>
      </w:r>
    </w:p>
    <w:p w14:paraId="289B604A" w14:textId="77777777" w:rsidR="00A07709" w:rsidRDefault="00A07709" w:rsidP="00A07709">
      <w:pPr>
        <w:jc w:val="both"/>
        <w:rPr>
          <w:b/>
        </w:rPr>
      </w:pPr>
    </w:p>
    <w:p w14:paraId="6BC9B825" w14:textId="77777777" w:rsidR="00A07709" w:rsidRDefault="00A07709" w:rsidP="00A07709">
      <w:pPr>
        <w:jc w:val="both"/>
        <w:rPr>
          <w:b/>
        </w:rPr>
      </w:pPr>
    </w:p>
    <w:p w14:paraId="34AA454C" w14:textId="77777777" w:rsidR="00A07709" w:rsidRPr="00A07709" w:rsidRDefault="00A07709" w:rsidP="00A07709">
      <w:pPr>
        <w:jc w:val="center"/>
        <w:rPr>
          <w:rFonts w:eastAsia="Arial"/>
        </w:rPr>
      </w:pPr>
      <w:r w:rsidRPr="00A07709">
        <w:rPr>
          <w:b/>
        </w:rPr>
        <w:t>Monsieur le Directeur Général de la Caf de PARIS</w:t>
      </w:r>
    </w:p>
    <w:p w14:paraId="03315725" w14:textId="77777777" w:rsidR="00A07709" w:rsidRDefault="00A07709" w:rsidP="00A07709">
      <w:pPr>
        <w:jc w:val="center"/>
      </w:pPr>
      <w:r>
        <w:rPr>
          <w:rFonts w:eastAsia="Arial"/>
          <w:i/>
        </w:rPr>
        <w:t xml:space="preserve"> </w:t>
      </w:r>
    </w:p>
    <w:p w14:paraId="16E8D473" w14:textId="77777777" w:rsidR="00A07709" w:rsidRDefault="00A07709" w:rsidP="00A07709">
      <w:pPr>
        <w:jc w:val="both"/>
      </w:pPr>
    </w:p>
    <w:p w14:paraId="7D2B077C" w14:textId="77777777" w:rsidR="00A07709" w:rsidRDefault="00A07709" w:rsidP="00301014">
      <w:pPr>
        <w:ind w:left="426"/>
        <w:jc w:val="both"/>
        <w:rPr>
          <w:b/>
        </w:rPr>
      </w:pPr>
      <w:r>
        <w:rPr>
          <w:b/>
          <w:u w:val="single"/>
        </w:rPr>
        <w:t>Responsable des paiements</w:t>
      </w:r>
      <w:r>
        <w:rPr>
          <w:b/>
        </w:rPr>
        <w:t xml:space="preserve"> :</w:t>
      </w:r>
    </w:p>
    <w:p w14:paraId="76CB0A5E" w14:textId="77777777" w:rsidR="00A07709" w:rsidRPr="00A07709" w:rsidRDefault="00A07709" w:rsidP="00A07709">
      <w:pPr>
        <w:jc w:val="both"/>
        <w:rPr>
          <w:b/>
        </w:rPr>
      </w:pPr>
    </w:p>
    <w:p w14:paraId="6659AEC2" w14:textId="77777777" w:rsidR="00A07709" w:rsidRPr="00A07709" w:rsidRDefault="00A07709" w:rsidP="00A07709">
      <w:pPr>
        <w:jc w:val="center"/>
        <w:rPr>
          <w:b/>
        </w:rPr>
      </w:pPr>
      <w:r w:rsidRPr="00A07709">
        <w:rPr>
          <w:b/>
        </w:rPr>
        <w:t>Monsieur le Directeur Comptable et Financier de la Caf de PARIS</w:t>
      </w:r>
    </w:p>
    <w:p w14:paraId="19923700" w14:textId="77777777" w:rsidR="00A07709" w:rsidRDefault="00A07709" w:rsidP="00A07709">
      <w:pPr>
        <w:jc w:val="center"/>
        <w:rPr>
          <w:b/>
        </w:rPr>
      </w:pPr>
      <w:r>
        <w:rPr>
          <w:b/>
        </w:rPr>
        <w:t>50, rue du Docteur Finlay</w:t>
      </w:r>
    </w:p>
    <w:p w14:paraId="1954AB68" w14:textId="77777777" w:rsidR="00A07709" w:rsidRDefault="00A07709" w:rsidP="00A07709">
      <w:pPr>
        <w:jc w:val="center"/>
        <w:rPr>
          <w:b/>
        </w:rPr>
      </w:pPr>
      <w:r>
        <w:rPr>
          <w:b/>
        </w:rPr>
        <w:t>75750 PARIS CEDEX 15</w:t>
      </w:r>
    </w:p>
    <w:p w14:paraId="6040754B" w14:textId="77777777" w:rsidR="00A07709" w:rsidRDefault="00A07709" w:rsidP="00A07709">
      <w:pPr>
        <w:jc w:val="both"/>
        <w:rPr>
          <w:b/>
        </w:rPr>
      </w:pPr>
    </w:p>
    <w:p w14:paraId="27AF4170" w14:textId="77777777" w:rsidR="002A677B" w:rsidRPr="00EE227C" w:rsidRDefault="002A677B" w:rsidP="00A07709">
      <w:pPr>
        <w:ind w:left="426"/>
        <w:jc w:val="both"/>
        <w:rPr>
          <w:b/>
        </w:rPr>
      </w:pPr>
    </w:p>
    <w:p w14:paraId="096E332B" w14:textId="23E0A726" w:rsidR="00A07709" w:rsidRDefault="00A07709">
      <w:pPr>
        <w:widowControl/>
        <w:rPr>
          <w:b/>
        </w:rPr>
      </w:pPr>
      <w:r>
        <w:rPr>
          <w:b/>
        </w:rPr>
        <w:br w:type="page"/>
      </w:r>
    </w:p>
    <w:p w14:paraId="7C791BAB" w14:textId="77777777" w:rsidR="002A677B" w:rsidRPr="00EE227C" w:rsidRDefault="002A677B" w:rsidP="00D12299">
      <w:pPr>
        <w:jc w:val="both"/>
        <w:rPr>
          <w:b/>
        </w:rPr>
      </w:pPr>
    </w:p>
    <w:p w14:paraId="3B3A5564" w14:textId="77777777" w:rsidR="00AA0377" w:rsidRPr="00CA3C15" w:rsidRDefault="00AA0377" w:rsidP="00AA0377">
      <w:pPr>
        <w:pStyle w:val="jojo"/>
        <w:rPr>
          <w:rFonts w:cs="Arial"/>
          <w:b/>
          <w:sz w:val="20"/>
        </w:rPr>
      </w:pPr>
      <w:r w:rsidRPr="00CA3C15">
        <w:rPr>
          <w:rFonts w:cs="Arial"/>
          <w:b/>
          <w:sz w:val="20"/>
          <w:u w:val="single"/>
        </w:rPr>
        <w:t>ARTICLE 1</w:t>
      </w:r>
      <w:r w:rsidRPr="00CA3C15">
        <w:rPr>
          <w:rFonts w:cs="Arial"/>
          <w:b/>
          <w:sz w:val="20"/>
        </w:rPr>
        <w:t xml:space="preserve"> - CONTRACTANT</w:t>
      </w:r>
    </w:p>
    <w:p w14:paraId="47EAB704" w14:textId="77777777" w:rsidR="00AA0377" w:rsidRPr="00CA3C15" w:rsidRDefault="00AA0377" w:rsidP="00AA0377">
      <w:pPr>
        <w:spacing w:line="360" w:lineRule="auto"/>
      </w:pPr>
    </w:p>
    <w:tbl>
      <w:tblPr>
        <w:tblW w:w="0" w:type="auto"/>
        <w:tblLayout w:type="fixed"/>
        <w:tblCellMar>
          <w:left w:w="70" w:type="dxa"/>
          <w:right w:w="70" w:type="dxa"/>
        </w:tblCellMar>
        <w:tblLook w:val="0000" w:firstRow="0" w:lastRow="0" w:firstColumn="0" w:lastColumn="0" w:noHBand="0" w:noVBand="0"/>
      </w:tblPr>
      <w:tblGrid>
        <w:gridCol w:w="2764"/>
        <w:gridCol w:w="6945"/>
      </w:tblGrid>
      <w:tr w:rsidR="00AA0377" w:rsidRPr="00CA3C15" w14:paraId="3C447711" w14:textId="77777777" w:rsidTr="00C91C9B">
        <w:tc>
          <w:tcPr>
            <w:tcW w:w="2764" w:type="dxa"/>
          </w:tcPr>
          <w:p w14:paraId="127BFE8E" w14:textId="77777777" w:rsidR="00AA0377" w:rsidRPr="00CA3C15" w:rsidRDefault="00AA0377" w:rsidP="00C91C9B">
            <w:r w:rsidRPr="00CA3C15">
              <w:t>Je soussigné :</w:t>
            </w:r>
          </w:p>
          <w:p w14:paraId="39E148DB" w14:textId="77777777" w:rsidR="00AA0377" w:rsidRPr="00CA3C15" w:rsidRDefault="00AA0377" w:rsidP="00C91C9B">
            <w:pPr>
              <w:rPr>
                <w:i/>
              </w:rPr>
            </w:pPr>
            <w:r w:rsidRPr="00CA3C15">
              <w:rPr>
                <w:i/>
              </w:rPr>
              <w:t>(nom et qualité du signataire)</w:t>
            </w:r>
          </w:p>
        </w:tc>
        <w:tc>
          <w:tcPr>
            <w:tcW w:w="6945" w:type="dxa"/>
          </w:tcPr>
          <w:p w14:paraId="12B4C70A" w14:textId="77777777" w:rsidR="00AA0377" w:rsidRPr="00CA3C15" w:rsidRDefault="00AA0377" w:rsidP="00C91C9B"/>
        </w:tc>
      </w:tr>
    </w:tbl>
    <w:p w14:paraId="29989601" w14:textId="77777777" w:rsidR="00AA0377" w:rsidRPr="00CA3C15" w:rsidRDefault="00AA0377" w:rsidP="00AA0377"/>
    <w:p w14:paraId="1C191551" w14:textId="1330DC8C" w:rsidR="00A07709" w:rsidRPr="00CA3C15" w:rsidRDefault="00AA0377" w:rsidP="00A07709">
      <w:pPr>
        <w:widowControl/>
        <w:numPr>
          <w:ilvl w:val="0"/>
          <w:numId w:val="9"/>
        </w:numPr>
        <w:jc w:val="both"/>
      </w:pPr>
      <w:r w:rsidRPr="00CA3C15">
        <w:t>après avoir pris connaissance de l’ensemble des docu</w:t>
      </w:r>
      <w:r w:rsidR="000840C9" w:rsidRPr="00CA3C15">
        <w:t>ments constituant le dossier d</w:t>
      </w:r>
      <w:r w:rsidR="00C62EA2" w:rsidRPr="00CA3C15">
        <w:t xml:space="preserve">e la procédure adaptée </w:t>
      </w:r>
      <w:r w:rsidRPr="00CA3C15">
        <w:t>n° 0</w:t>
      </w:r>
      <w:r w:rsidR="00AE05CC">
        <w:t>2</w:t>
      </w:r>
      <w:r w:rsidR="00A07709" w:rsidRPr="00CA3C15">
        <w:t>/202</w:t>
      </w:r>
      <w:r w:rsidR="00AE05CC">
        <w:t>6</w:t>
      </w:r>
      <w:r w:rsidRPr="00CA3C15">
        <w:t xml:space="preserve"> et des documents qui y sont respectivement mentionnés,</w:t>
      </w:r>
    </w:p>
    <w:p w14:paraId="66D45169" w14:textId="77777777" w:rsidR="00A07709" w:rsidRPr="00CA3C15" w:rsidRDefault="00A07709" w:rsidP="00A07709">
      <w:pPr>
        <w:widowControl/>
        <w:ind w:left="397"/>
        <w:jc w:val="both"/>
      </w:pPr>
    </w:p>
    <w:p w14:paraId="76B47046" w14:textId="1A60F03F" w:rsidR="00A07709" w:rsidRPr="00CA3C15" w:rsidRDefault="00A07709" w:rsidP="00A07709">
      <w:pPr>
        <w:widowControl/>
        <w:numPr>
          <w:ilvl w:val="0"/>
          <w:numId w:val="9"/>
        </w:numPr>
        <w:jc w:val="both"/>
      </w:pPr>
      <w:r w:rsidRPr="00CA3C15">
        <w:t>je certifie ne faire l’objet d’aucune exclusion de soumissionner pour les motifs de l’article L.2341-1 du code de la commande publique et m’engage sans réserve, conformément aux stipulations des documents visés ci-dessus, à fournir dans les conditions ainsi définies, les prestations de sûreté pour l</w:t>
      </w:r>
      <w:r w:rsidR="00AE05CC">
        <w:t>’ensemble des</w:t>
      </w:r>
      <w:r w:rsidRPr="00CA3C15">
        <w:t xml:space="preserve"> locaux de la Caf de Paris, objet de l’accord-cadre (lot n°1).</w:t>
      </w:r>
    </w:p>
    <w:p w14:paraId="32DCB3B9" w14:textId="77777777" w:rsidR="00AA0377" w:rsidRPr="00CA3C15" w:rsidRDefault="00AA0377" w:rsidP="00AA0377">
      <w:pPr>
        <w:jc w:val="center"/>
      </w:pPr>
    </w:p>
    <w:p w14:paraId="57E78A76" w14:textId="73473C20" w:rsidR="00AA0377" w:rsidRPr="00CA3C15" w:rsidRDefault="00AA0377" w:rsidP="00AA0377">
      <w:pPr>
        <w:jc w:val="both"/>
      </w:pPr>
      <w:r w:rsidRPr="00CA3C15">
        <w:t>L’offre ainsi présentée me lie, si son acceptation m’est notifiée dans un délai de cent quatre vingt jours (180) à compter de la date limite de remise des offres fixée par le Règlement de la Consultation (R.C.) ou, passé ce délai, si la signature de l’accord</w:t>
      </w:r>
      <w:r w:rsidR="0001604F" w:rsidRPr="00CA3C15">
        <w:t>-</w:t>
      </w:r>
      <w:r w:rsidRPr="00CA3C15">
        <w:t>cadre m’est notifiée avant que j’ai renoncé à mon offre par déclaration écrite adressée au Directeur de la Caf de Paris.</w:t>
      </w:r>
    </w:p>
    <w:p w14:paraId="68B7AAEE" w14:textId="77777777" w:rsidR="00AA0377" w:rsidRPr="00CA3C15" w:rsidRDefault="00AA0377" w:rsidP="00AA0377">
      <w:pPr>
        <w:jc w:val="both"/>
      </w:pPr>
    </w:p>
    <w:p w14:paraId="57EF73A8" w14:textId="03588BD9" w:rsidR="00AA0377" w:rsidRDefault="00AA0377" w:rsidP="00AA0377">
      <w:pPr>
        <w:pStyle w:val="jojo"/>
        <w:rPr>
          <w:rFonts w:cs="Arial"/>
          <w:b/>
          <w:sz w:val="20"/>
        </w:rPr>
      </w:pPr>
      <w:r w:rsidRPr="00CA3C15">
        <w:rPr>
          <w:rFonts w:cs="Arial"/>
          <w:b/>
          <w:sz w:val="20"/>
          <w:u w:val="single"/>
        </w:rPr>
        <w:t>ARTICLE 2</w:t>
      </w:r>
      <w:r w:rsidRPr="00CA3C15">
        <w:rPr>
          <w:rFonts w:cs="Arial"/>
          <w:b/>
          <w:sz w:val="20"/>
        </w:rPr>
        <w:t xml:space="preserve"> –</w:t>
      </w:r>
      <w:r w:rsidR="0088589D">
        <w:rPr>
          <w:rFonts w:cs="Arial"/>
          <w:b/>
          <w:sz w:val="20"/>
        </w:rPr>
        <w:t xml:space="preserve"> </w:t>
      </w:r>
      <w:r w:rsidRPr="00CA3C15">
        <w:rPr>
          <w:rFonts w:cs="Arial"/>
          <w:b/>
          <w:sz w:val="20"/>
        </w:rPr>
        <w:t>REGLEMENTATION</w:t>
      </w:r>
    </w:p>
    <w:p w14:paraId="1834E9BF" w14:textId="77777777" w:rsidR="00AA0377" w:rsidRPr="00CA3C15" w:rsidRDefault="00AA0377" w:rsidP="00AA0377">
      <w:pPr>
        <w:pStyle w:val="jojo"/>
        <w:rPr>
          <w:rFonts w:cs="Arial"/>
          <w:b/>
          <w:sz w:val="20"/>
        </w:rPr>
      </w:pPr>
    </w:p>
    <w:p w14:paraId="2FCA9C05" w14:textId="715DE319" w:rsidR="0001604F" w:rsidRPr="00CA3C15" w:rsidRDefault="0001604F" w:rsidP="0001604F">
      <w:pPr>
        <w:jc w:val="both"/>
      </w:pPr>
      <w:r w:rsidRPr="00CA3C15">
        <w:t>L’accord-</w:t>
      </w:r>
      <w:r w:rsidR="00AA0377" w:rsidRPr="00CA3C15">
        <w:t xml:space="preserve">cadre est passé en application de l’article L 124-4 du code de la Sécurité sociale, de l’arrêté du </w:t>
      </w:r>
      <w:r w:rsidR="00C65492" w:rsidRPr="00CA3C15">
        <w:t xml:space="preserve">           </w:t>
      </w:r>
      <w:r w:rsidR="00AA0377" w:rsidRPr="00CA3C15">
        <w:t xml:space="preserve">16 juin 2008 modifié portant réglementation des marchés passés par les organismes de Sécurité sociale, </w:t>
      </w:r>
      <w:r w:rsidRPr="00CA3C15">
        <w:t>du code de la commande publique issu de l’ordonnance n°2018-1074 du 26 novembre 2018 portant partie législative et du décret n°2018-1075 du 3 décembre 2018 portant partie réglementaire et du Cahier des Clauses Administratives Générales applicables aux marchés publics de fournitures courantes et de services du 30 mars 2021.</w:t>
      </w:r>
    </w:p>
    <w:p w14:paraId="3BAF088D" w14:textId="77777777" w:rsidR="0001604F" w:rsidRPr="00CA3C15" w:rsidRDefault="0001604F" w:rsidP="00AA0377">
      <w:pPr>
        <w:pStyle w:val="Corpsdetexte"/>
        <w:rPr>
          <w:rFonts w:ascii="Arial" w:hAnsi="Arial"/>
          <w:color w:val="000000"/>
          <w:sz w:val="20"/>
          <w:szCs w:val="20"/>
        </w:rPr>
      </w:pPr>
    </w:p>
    <w:p w14:paraId="40F80593" w14:textId="7018DE7F" w:rsidR="00AA0377" w:rsidRPr="00CA3C15" w:rsidRDefault="0001604F" w:rsidP="00AA0377">
      <w:pPr>
        <w:pStyle w:val="Corpsdetexte"/>
        <w:rPr>
          <w:rFonts w:ascii="Arial" w:hAnsi="Arial"/>
          <w:color w:val="000000"/>
          <w:sz w:val="20"/>
          <w:szCs w:val="20"/>
        </w:rPr>
      </w:pPr>
      <w:r w:rsidRPr="00CA3C15">
        <w:rPr>
          <w:rFonts w:ascii="Arial" w:hAnsi="Arial"/>
          <w:b/>
          <w:sz w:val="20"/>
          <w:szCs w:val="20"/>
          <w:u w:val="single"/>
        </w:rPr>
        <w:t>ARTICLE 3</w:t>
      </w:r>
      <w:r w:rsidRPr="00CA3C15">
        <w:rPr>
          <w:rFonts w:ascii="Arial" w:hAnsi="Arial"/>
          <w:color w:val="000000"/>
          <w:sz w:val="20"/>
          <w:szCs w:val="20"/>
        </w:rPr>
        <w:t xml:space="preserve"> </w:t>
      </w:r>
      <w:r w:rsidRPr="00CA3C15">
        <w:rPr>
          <w:rFonts w:ascii="Arial" w:hAnsi="Arial"/>
          <w:b/>
          <w:sz w:val="20"/>
          <w:szCs w:val="20"/>
        </w:rPr>
        <w:t>– FORME DE L’ACCORD-CADRE</w:t>
      </w:r>
    </w:p>
    <w:p w14:paraId="5DEB09E7" w14:textId="77777777" w:rsidR="0001604F" w:rsidRPr="00CA3C15" w:rsidRDefault="0001604F" w:rsidP="0001604F">
      <w:pPr>
        <w:pStyle w:val="Pieddepage"/>
      </w:pPr>
    </w:p>
    <w:p w14:paraId="3D8E38FC" w14:textId="2737967F" w:rsidR="005F0A46" w:rsidRPr="00AE05CC" w:rsidRDefault="0088589D" w:rsidP="005F0A46">
      <w:pPr>
        <w:jc w:val="both"/>
        <w:rPr>
          <w:color w:val="000000"/>
          <w:szCs w:val="24"/>
        </w:rPr>
      </w:pPr>
      <w:r>
        <w:t>L’accord-cadre</w:t>
      </w:r>
      <w:r w:rsidR="005F0A46">
        <w:t xml:space="preserve"> relatif aux prestations </w:t>
      </w:r>
      <w:r w:rsidR="005F0A46" w:rsidRPr="00CA3C15">
        <w:t>de sûreté pour l</w:t>
      </w:r>
      <w:r w:rsidR="005F0A46">
        <w:t>’ensemble des</w:t>
      </w:r>
      <w:r w:rsidR="005F0A46" w:rsidRPr="00CA3C15">
        <w:t xml:space="preserve"> locaux de la Caf de Paris</w:t>
      </w:r>
      <w:r w:rsidR="005F0A46">
        <w:t xml:space="preserve"> </w:t>
      </w:r>
      <w:r w:rsidR="005F0A46" w:rsidRPr="00CA3C15">
        <w:t>(lot n°1)</w:t>
      </w:r>
      <w:r w:rsidR="005F0A46">
        <w:t xml:space="preserve"> </w:t>
      </w:r>
      <w:r w:rsidR="0001604F" w:rsidRPr="00CA3C15">
        <w:t>est</w:t>
      </w:r>
      <w:r w:rsidR="005F0A46">
        <w:t xml:space="preserve"> </w:t>
      </w:r>
      <w:r w:rsidR="005F0A46" w:rsidRPr="00634EC5">
        <w:rPr>
          <w:color w:val="000000"/>
          <w:szCs w:val="24"/>
        </w:rPr>
        <w:t>conclu à bons de commande</w:t>
      </w:r>
      <w:r w:rsidR="005F0A46">
        <w:rPr>
          <w:color w:val="000000"/>
          <w:szCs w:val="24"/>
        </w:rPr>
        <w:t xml:space="preserve">, </w:t>
      </w:r>
      <w:r w:rsidR="005F0A46" w:rsidRPr="00634EC5">
        <w:rPr>
          <w:color w:val="000000"/>
          <w:szCs w:val="24"/>
        </w:rPr>
        <w:t>avec un seul opérateur économique</w:t>
      </w:r>
      <w:r w:rsidR="005F0A46">
        <w:rPr>
          <w:color w:val="000000"/>
          <w:szCs w:val="24"/>
        </w:rPr>
        <w:t>,</w:t>
      </w:r>
      <w:r w:rsidR="0001604F" w:rsidRPr="00CA3C15">
        <w:t xml:space="preserve"> </w:t>
      </w:r>
      <w:r w:rsidR="005F0A46">
        <w:t>conformément à</w:t>
      </w:r>
      <w:r w:rsidR="0001604F" w:rsidRPr="00CA3C15">
        <w:t xml:space="preserve"> l’article R.2162-2 du code de la commande publique. Dans la mesure où l’accord-cadre fixe toutes les stipulations contractuelles, il sera exécuté au fur et à mesure de l’émission des bons de commande dans les conditions fixées aux articles R.2162-13 et R.2162-14 du code de la commande publique.</w:t>
      </w:r>
      <w:r w:rsidR="005F0A46">
        <w:t xml:space="preserve"> </w:t>
      </w:r>
      <w:r w:rsidR="005F0A46" w:rsidRPr="00C7007B">
        <w:rPr>
          <w:color w:val="000000"/>
          <w:szCs w:val="24"/>
        </w:rPr>
        <w:t>Les bons de commande peuvent être émis jusqu’au dernier jour de validité de l’accord-cadre.</w:t>
      </w:r>
    </w:p>
    <w:p w14:paraId="061258AC" w14:textId="77777777" w:rsidR="0001604F" w:rsidRDefault="0001604F" w:rsidP="0001604F">
      <w:pPr>
        <w:pStyle w:val="Pieddepage"/>
      </w:pPr>
    </w:p>
    <w:p w14:paraId="1B146F32" w14:textId="6DD19AB5" w:rsidR="00AE05CC" w:rsidRPr="001E254D" w:rsidRDefault="00AE05CC" w:rsidP="00AE05CC">
      <w:pPr>
        <w:pStyle w:val="Pieddepage"/>
        <w:tabs>
          <w:tab w:val="clear" w:pos="4536"/>
          <w:tab w:val="clear" w:pos="9072"/>
        </w:tabs>
        <w:jc w:val="both"/>
      </w:pPr>
      <w:r>
        <w:t>Il est conclu sans seuil minimal et avec un seuil maximal de 2 400 000€ HT sur la durée totale de l’accord-cadre, périodes de reconductions comprises, soit 48 mois.</w:t>
      </w:r>
    </w:p>
    <w:p w14:paraId="7D3EC97E" w14:textId="77777777" w:rsidR="0001604F" w:rsidRPr="00CA3C15" w:rsidRDefault="0001604F" w:rsidP="0001604F">
      <w:pPr>
        <w:pStyle w:val="Pieddepage"/>
      </w:pPr>
    </w:p>
    <w:p w14:paraId="58B87852" w14:textId="1D912EEB" w:rsidR="0001604F" w:rsidRPr="00CA3C15" w:rsidRDefault="0001604F" w:rsidP="0001604F">
      <w:pPr>
        <w:widowControl/>
        <w:spacing w:before="120"/>
        <w:jc w:val="both"/>
      </w:pPr>
      <w:r w:rsidRPr="00CA3C15">
        <w:rPr>
          <w:b/>
          <w:u w:val="single"/>
        </w:rPr>
        <w:t>ARTICLE 4</w:t>
      </w:r>
      <w:r w:rsidRPr="00CA3C15">
        <w:rPr>
          <w:b/>
        </w:rPr>
        <w:t xml:space="preserve"> – DUREE DE L’ACCORD-CADRE  </w:t>
      </w:r>
    </w:p>
    <w:p w14:paraId="37ECD867" w14:textId="77777777" w:rsidR="0001604F" w:rsidRPr="00CA3C15" w:rsidRDefault="0001604F" w:rsidP="0001604F">
      <w:pPr>
        <w:pStyle w:val="Paragraphedeliste"/>
        <w:ind w:left="1494"/>
        <w:jc w:val="both"/>
        <w:rPr>
          <w:rFonts w:ascii="Arial" w:hAnsi="Arial" w:cs="Arial"/>
          <w:color w:val="000000"/>
        </w:rPr>
      </w:pPr>
      <w:r w:rsidRPr="00CA3C15">
        <w:rPr>
          <w:rFonts w:ascii="Arial" w:hAnsi="Arial" w:cs="Arial"/>
          <w:color w:val="000000"/>
        </w:rPr>
        <w:t>.</w:t>
      </w:r>
    </w:p>
    <w:p w14:paraId="13734C1D" w14:textId="72DF10BD" w:rsidR="00AE05CC" w:rsidRDefault="00AE05CC" w:rsidP="00AE05CC">
      <w:pPr>
        <w:jc w:val="both"/>
      </w:pPr>
      <w:bookmarkStart w:id="0" w:name="_Hlk194585247"/>
      <w:r>
        <w:t xml:space="preserve">L’accord-cadre prend effet à compter de </w:t>
      </w:r>
      <w:r w:rsidR="00CF58F6">
        <w:t>l</w:t>
      </w:r>
      <w:r>
        <w:t xml:space="preserve">a date de </w:t>
      </w:r>
      <w:r w:rsidR="00CF58F6">
        <w:t xml:space="preserve">sa </w:t>
      </w:r>
      <w:r>
        <w:t>notification au titulaire retenu</w:t>
      </w:r>
      <w:bookmarkEnd w:id="0"/>
      <w:r>
        <w:t>. A compter de cette date, il est conclu pour une durée ferme de 12 mois.</w:t>
      </w:r>
    </w:p>
    <w:p w14:paraId="493BA7C9" w14:textId="77777777" w:rsidR="00AE05CC" w:rsidRDefault="00AE05CC" w:rsidP="00AE05CC">
      <w:pPr>
        <w:jc w:val="both"/>
      </w:pPr>
    </w:p>
    <w:p w14:paraId="10A0AD27" w14:textId="77777777" w:rsidR="00AE05CC" w:rsidRDefault="00AE05CC" w:rsidP="00AE05CC">
      <w:pPr>
        <w:jc w:val="both"/>
      </w:pPr>
      <w:r>
        <w:t>Il sera reconduit 3 fois, par tacite reconduction, pour des périodes de 12 mois chacune. La durée maximale est de 48 mois, périodes de reconductions comprises.</w:t>
      </w:r>
    </w:p>
    <w:p w14:paraId="10F7914D" w14:textId="77777777" w:rsidR="0001604F" w:rsidRPr="00CA3C15" w:rsidRDefault="0001604F" w:rsidP="0001604F">
      <w:pPr>
        <w:jc w:val="both"/>
        <w:rPr>
          <w:color w:val="000000"/>
        </w:rPr>
      </w:pPr>
    </w:p>
    <w:p w14:paraId="3A648E94" w14:textId="17ADA2C9" w:rsidR="0001604F" w:rsidRPr="00CA3C15" w:rsidRDefault="0001604F" w:rsidP="0001604F">
      <w:pPr>
        <w:ind w:right="-170"/>
        <w:jc w:val="both"/>
      </w:pPr>
      <w:r w:rsidRPr="00CA3C15">
        <w:t>Le titulaire ne peut pas refuser la reconduction</w:t>
      </w:r>
      <w:r w:rsidR="00CF58F6">
        <w:t xml:space="preserve"> de l’accord-cadre</w:t>
      </w:r>
      <w:r w:rsidRPr="00CA3C15">
        <w:t xml:space="preserve">. </w:t>
      </w:r>
    </w:p>
    <w:p w14:paraId="3EBE8E3F" w14:textId="77777777" w:rsidR="0001604F" w:rsidRPr="00CA3C15" w:rsidRDefault="0001604F" w:rsidP="0001604F">
      <w:pPr>
        <w:ind w:right="-170"/>
        <w:jc w:val="both"/>
      </w:pPr>
    </w:p>
    <w:p w14:paraId="2F63CF7E" w14:textId="77777777" w:rsidR="0001604F" w:rsidRPr="00CA3C15" w:rsidRDefault="0001604F" w:rsidP="0001604F">
      <w:pPr>
        <w:jc w:val="both"/>
        <w:rPr>
          <w:color w:val="000000"/>
        </w:rPr>
      </w:pPr>
      <w:r w:rsidRPr="00CA3C15">
        <w:t xml:space="preserve">En cas de non-reconduction, la Caf de Paris notifie sa décision au titulaire par lettre recommandée avec accusé de réception ou par tout moyen permettant de donner une date certaine à sa réception (mail, remise contre récépissé) avec un préavis de trois mois avant la fin </w:t>
      </w:r>
      <w:r w:rsidRPr="00CA3C15">
        <w:rPr>
          <w:color w:val="000000"/>
        </w:rPr>
        <w:t>par rapport à la date anniversaire de la notification de l’accord-cadre concerné.</w:t>
      </w:r>
    </w:p>
    <w:p w14:paraId="231BEEFD" w14:textId="77777777" w:rsidR="0001604F" w:rsidRPr="00CA3C15" w:rsidRDefault="0001604F" w:rsidP="0001604F">
      <w:pPr>
        <w:jc w:val="both"/>
        <w:rPr>
          <w:color w:val="000000"/>
        </w:rPr>
      </w:pPr>
    </w:p>
    <w:p w14:paraId="01AC2E11" w14:textId="2A417867" w:rsidR="0001604F" w:rsidRPr="00CA3C15" w:rsidRDefault="0001604F" w:rsidP="0001604F">
      <w:pPr>
        <w:jc w:val="both"/>
        <w:rPr>
          <w:color w:val="000000"/>
        </w:rPr>
      </w:pPr>
      <w:r w:rsidRPr="00CA3C15">
        <w:rPr>
          <w:color w:val="000000"/>
        </w:rPr>
        <w:t xml:space="preserve">La date de début des prestations est fixée au </w:t>
      </w:r>
      <w:r w:rsidR="00AA4228" w:rsidRPr="00AA4228">
        <w:rPr>
          <w:color w:val="000000"/>
        </w:rPr>
        <w:t>13 octobre</w:t>
      </w:r>
      <w:r w:rsidRPr="00AA4228">
        <w:rPr>
          <w:color w:val="000000"/>
        </w:rPr>
        <w:t xml:space="preserve"> 202</w:t>
      </w:r>
      <w:r w:rsidR="00AA4228" w:rsidRPr="00AA4228">
        <w:rPr>
          <w:color w:val="000000"/>
        </w:rPr>
        <w:t>6</w:t>
      </w:r>
      <w:r w:rsidRPr="00AA4228">
        <w:rPr>
          <w:color w:val="000000"/>
        </w:rPr>
        <w:t>.</w:t>
      </w:r>
    </w:p>
    <w:p w14:paraId="60296647" w14:textId="77777777" w:rsidR="0001604F" w:rsidRPr="00CA3C15" w:rsidRDefault="0001604F" w:rsidP="0001604F">
      <w:pPr>
        <w:pStyle w:val="Paragraphedeliste"/>
        <w:ind w:left="1494"/>
        <w:jc w:val="both"/>
        <w:rPr>
          <w:rFonts w:ascii="Arial" w:hAnsi="Arial" w:cs="Arial"/>
          <w:color w:val="000000"/>
        </w:rPr>
      </w:pPr>
    </w:p>
    <w:p w14:paraId="6CC4E600" w14:textId="77777777" w:rsidR="0001604F" w:rsidRPr="00CA3C15" w:rsidRDefault="0001604F" w:rsidP="0001604F">
      <w:pPr>
        <w:pStyle w:val="Pieddepage"/>
      </w:pPr>
    </w:p>
    <w:p w14:paraId="63EE9028" w14:textId="77777777" w:rsidR="0001604F" w:rsidRPr="00CA3C15" w:rsidRDefault="0001604F" w:rsidP="00AA0377">
      <w:pPr>
        <w:pStyle w:val="Pieddepage"/>
        <w:tabs>
          <w:tab w:val="clear" w:pos="4536"/>
          <w:tab w:val="clear" w:pos="9072"/>
        </w:tabs>
        <w:jc w:val="both"/>
      </w:pPr>
    </w:p>
    <w:p w14:paraId="07FB5114" w14:textId="5BB3E7F5" w:rsidR="0001604F" w:rsidRPr="00CA3C15" w:rsidRDefault="0001604F" w:rsidP="00AA0377">
      <w:pPr>
        <w:pStyle w:val="jojo"/>
        <w:rPr>
          <w:rFonts w:cs="Arial"/>
          <w:b/>
          <w:sz w:val="20"/>
        </w:rPr>
      </w:pPr>
      <w:r w:rsidRPr="00CA3C15">
        <w:rPr>
          <w:rFonts w:cs="Arial"/>
          <w:b/>
          <w:sz w:val="20"/>
          <w:u w:val="single"/>
        </w:rPr>
        <w:t>ARTICLE 5</w:t>
      </w:r>
      <w:r w:rsidRPr="00CA3C15">
        <w:rPr>
          <w:rFonts w:cs="Arial"/>
          <w:b/>
          <w:sz w:val="20"/>
        </w:rPr>
        <w:t xml:space="preserve"> – PIECES CONST</w:t>
      </w:r>
      <w:r w:rsidR="00AE05CC">
        <w:rPr>
          <w:rFonts w:cs="Arial"/>
          <w:b/>
          <w:sz w:val="20"/>
        </w:rPr>
        <w:t>IT</w:t>
      </w:r>
      <w:r w:rsidRPr="00CA3C15">
        <w:rPr>
          <w:rFonts w:cs="Arial"/>
          <w:b/>
          <w:sz w:val="20"/>
        </w:rPr>
        <w:t>UTIVES</w:t>
      </w:r>
    </w:p>
    <w:p w14:paraId="112EBE1A" w14:textId="77777777" w:rsidR="0001604F" w:rsidRPr="00CA3C15" w:rsidRDefault="0001604F" w:rsidP="00AA0377">
      <w:pPr>
        <w:pStyle w:val="jojo"/>
        <w:rPr>
          <w:rFonts w:cs="Arial"/>
          <w:b/>
          <w:sz w:val="20"/>
        </w:rPr>
      </w:pPr>
    </w:p>
    <w:p w14:paraId="14271E64" w14:textId="618BC0C6" w:rsidR="0001604F" w:rsidRDefault="0001604F" w:rsidP="0001604F">
      <w:pPr>
        <w:jc w:val="both"/>
        <w:rPr>
          <w:color w:val="000000"/>
        </w:rPr>
      </w:pPr>
      <w:r w:rsidRPr="00CA3C15">
        <w:rPr>
          <w:color w:val="000000"/>
        </w:rPr>
        <w:t>Par dérogation à l’article 4.1 du CCAG FCS, les pièces constitutives de l’accord-cadre sont les suivantes, classées par ordre d’importance décroissant :</w:t>
      </w:r>
    </w:p>
    <w:p w14:paraId="277BA89C" w14:textId="77777777" w:rsidR="00CF58F6" w:rsidRPr="00CA3C15" w:rsidRDefault="00CF58F6" w:rsidP="0001604F">
      <w:pPr>
        <w:jc w:val="both"/>
        <w:rPr>
          <w:color w:val="000000"/>
        </w:rPr>
      </w:pPr>
    </w:p>
    <w:p w14:paraId="7FE60A74" w14:textId="0FE3E767" w:rsidR="0001604F" w:rsidRPr="00CA3C15" w:rsidRDefault="0001604F" w:rsidP="0001604F">
      <w:pPr>
        <w:pStyle w:val="Paragraphedeliste"/>
        <w:numPr>
          <w:ilvl w:val="0"/>
          <w:numId w:val="32"/>
        </w:numPr>
        <w:jc w:val="both"/>
        <w:rPr>
          <w:rFonts w:ascii="Arial" w:hAnsi="Arial" w:cs="Arial"/>
          <w:color w:val="000000"/>
        </w:rPr>
      </w:pPr>
      <w:r w:rsidRPr="00CA3C15">
        <w:rPr>
          <w:rFonts w:ascii="Arial" w:hAnsi="Arial" w:cs="Arial"/>
          <w:color w:val="000000"/>
        </w:rPr>
        <w:t>le cadre de réponse qui, après attribution et signature deviendr</w:t>
      </w:r>
      <w:r w:rsidR="00C549BC">
        <w:rPr>
          <w:rFonts w:ascii="Arial" w:hAnsi="Arial" w:cs="Arial"/>
          <w:color w:val="000000"/>
        </w:rPr>
        <w:t>a</w:t>
      </w:r>
      <w:r w:rsidRPr="00CA3C15">
        <w:rPr>
          <w:rFonts w:ascii="Arial" w:hAnsi="Arial" w:cs="Arial"/>
          <w:color w:val="000000"/>
        </w:rPr>
        <w:t xml:space="preserve"> l’acte d’engagement </w:t>
      </w:r>
      <w:r w:rsidR="00CF58F6">
        <w:rPr>
          <w:rFonts w:ascii="Arial" w:hAnsi="Arial" w:cs="Arial"/>
          <w:color w:val="000000"/>
        </w:rPr>
        <w:t xml:space="preserve">(A.E – MA 02/2026 – lot 1) </w:t>
      </w:r>
      <w:r w:rsidRPr="00CA3C15">
        <w:rPr>
          <w:rFonts w:ascii="Arial" w:hAnsi="Arial" w:cs="Arial"/>
          <w:color w:val="000000"/>
        </w:rPr>
        <w:t>;</w:t>
      </w:r>
    </w:p>
    <w:p w14:paraId="5A9C825E" w14:textId="0C4A98CA" w:rsidR="0001604F" w:rsidRPr="00CA3C15" w:rsidRDefault="0001604F" w:rsidP="0001604F">
      <w:pPr>
        <w:pStyle w:val="Paragraphedeliste"/>
        <w:numPr>
          <w:ilvl w:val="0"/>
          <w:numId w:val="32"/>
        </w:numPr>
        <w:jc w:val="both"/>
        <w:rPr>
          <w:rFonts w:ascii="Arial" w:hAnsi="Arial" w:cs="Arial"/>
          <w:color w:val="000000"/>
        </w:rPr>
      </w:pPr>
      <w:r w:rsidRPr="00CA3C15">
        <w:rPr>
          <w:rFonts w:ascii="Arial" w:hAnsi="Arial" w:cs="Arial"/>
          <w:color w:val="000000"/>
        </w:rPr>
        <w:t>le Cahier des Clauses Administratives Particulières</w:t>
      </w:r>
      <w:r w:rsidR="00CF58F6">
        <w:rPr>
          <w:rFonts w:ascii="Arial" w:hAnsi="Arial" w:cs="Arial"/>
          <w:color w:val="000000"/>
        </w:rPr>
        <w:t xml:space="preserve"> et ses deux annexes (C.C.A.P – MA 02/2026)</w:t>
      </w:r>
      <w:r w:rsidRPr="00CA3C15">
        <w:rPr>
          <w:rFonts w:ascii="Arial" w:hAnsi="Arial" w:cs="Arial"/>
          <w:color w:val="000000"/>
        </w:rPr>
        <w:t xml:space="preserve"> ;</w:t>
      </w:r>
    </w:p>
    <w:p w14:paraId="08A8D1A6" w14:textId="50D7A3BC" w:rsidR="0001604F" w:rsidRPr="00CA3C15" w:rsidRDefault="0001604F" w:rsidP="0001604F">
      <w:pPr>
        <w:pStyle w:val="Paragraphedeliste"/>
        <w:numPr>
          <w:ilvl w:val="0"/>
          <w:numId w:val="32"/>
        </w:numPr>
        <w:jc w:val="both"/>
        <w:rPr>
          <w:rFonts w:ascii="Arial" w:hAnsi="Arial" w:cs="Arial"/>
          <w:color w:val="000000"/>
        </w:rPr>
      </w:pPr>
      <w:r w:rsidRPr="00CA3C15">
        <w:rPr>
          <w:rFonts w:ascii="Arial" w:hAnsi="Arial" w:cs="Arial"/>
          <w:color w:val="000000"/>
        </w:rPr>
        <w:t>le Cahier des Clauses Techniques Particulières</w:t>
      </w:r>
      <w:r w:rsidR="00E64FE5">
        <w:rPr>
          <w:rFonts w:ascii="Arial" w:hAnsi="Arial" w:cs="Arial"/>
          <w:color w:val="000000"/>
        </w:rPr>
        <w:t xml:space="preserve"> et ses annexes</w:t>
      </w:r>
      <w:r w:rsidR="00CF58F6">
        <w:rPr>
          <w:rFonts w:ascii="Arial" w:hAnsi="Arial" w:cs="Arial"/>
          <w:color w:val="000000"/>
        </w:rPr>
        <w:t xml:space="preserve"> (C.C.T.P – MA 02/2026)</w:t>
      </w:r>
      <w:r w:rsidRPr="00CA3C15">
        <w:rPr>
          <w:rFonts w:ascii="Arial" w:hAnsi="Arial" w:cs="Arial"/>
          <w:color w:val="000000"/>
        </w:rPr>
        <w:t xml:space="preserve"> ;</w:t>
      </w:r>
    </w:p>
    <w:p w14:paraId="15EF2495" w14:textId="6CC7A032" w:rsidR="0001604F" w:rsidRPr="00CA3C15" w:rsidRDefault="0001604F" w:rsidP="0001604F">
      <w:pPr>
        <w:pStyle w:val="Paragraphedeliste"/>
        <w:numPr>
          <w:ilvl w:val="0"/>
          <w:numId w:val="32"/>
        </w:numPr>
        <w:jc w:val="both"/>
        <w:rPr>
          <w:rFonts w:ascii="Arial" w:hAnsi="Arial" w:cs="Arial"/>
          <w:color w:val="000000"/>
        </w:rPr>
      </w:pPr>
      <w:r w:rsidRPr="00CA3C15">
        <w:rPr>
          <w:rFonts w:ascii="Arial" w:hAnsi="Arial" w:cs="Arial"/>
          <w:color w:val="000000"/>
        </w:rPr>
        <w:t xml:space="preserve">le Cahier des Clauses Administratives Générales </w:t>
      </w:r>
      <w:r w:rsidR="00935370">
        <w:rPr>
          <w:rFonts w:ascii="Arial" w:hAnsi="Arial" w:cs="Arial"/>
          <w:color w:val="000000"/>
        </w:rPr>
        <w:t>a</w:t>
      </w:r>
      <w:r w:rsidRPr="00CA3C15">
        <w:rPr>
          <w:rFonts w:ascii="Arial" w:hAnsi="Arial" w:cs="Arial"/>
          <w:color w:val="000000"/>
        </w:rPr>
        <w:t>pplicables aux marchés de fournitures et services (CCAG/FCS) du 30 mars 2021;</w:t>
      </w:r>
    </w:p>
    <w:p w14:paraId="6A5BF804" w14:textId="125B317D" w:rsidR="0001604F" w:rsidRPr="00CA3C15" w:rsidRDefault="0001604F" w:rsidP="0001604F">
      <w:pPr>
        <w:pStyle w:val="Paragraphedeliste"/>
        <w:numPr>
          <w:ilvl w:val="0"/>
          <w:numId w:val="32"/>
        </w:numPr>
        <w:jc w:val="both"/>
        <w:rPr>
          <w:rFonts w:ascii="Arial" w:hAnsi="Arial" w:cs="Arial"/>
          <w:color w:val="000000"/>
        </w:rPr>
      </w:pPr>
      <w:r w:rsidRPr="00CA3C15">
        <w:rPr>
          <w:rFonts w:ascii="Arial" w:hAnsi="Arial" w:cs="Arial"/>
          <w:color w:val="000000"/>
        </w:rPr>
        <w:t>le mémoire technique du candidat.</w:t>
      </w:r>
    </w:p>
    <w:p w14:paraId="65469B1A" w14:textId="77777777" w:rsidR="0001604F" w:rsidRPr="00CA3C15" w:rsidRDefault="0001604F" w:rsidP="0001604F">
      <w:pPr>
        <w:jc w:val="both"/>
        <w:rPr>
          <w:color w:val="000000"/>
        </w:rPr>
      </w:pPr>
    </w:p>
    <w:p w14:paraId="23734F76" w14:textId="77777777" w:rsidR="00EB4925" w:rsidRPr="00EB4925" w:rsidRDefault="0001604F" w:rsidP="00EB4925">
      <w:pPr>
        <w:pStyle w:val="Corpsdetexte31"/>
        <w:ind w:right="-1"/>
        <w:rPr>
          <w:rFonts w:cs="Arial"/>
          <w:color w:val="000000"/>
          <w:sz w:val="20"/>
        </w:rPr>
      </w:pPr>
      <w:r w:rsidRPr="00EB4925">
        <w:rPr>
          <w:rFonts w:cs="Arial"/>
          <w:color w:val="000000"/>
          <w:sz w:val="20"/>
        </w:rPr>
        <w:t>Aucune réserve, qui sera apportée aux pièces désignées ci-dessus durant l’exécution de l’accord</w:t>
      </w:r>
      <w:r w:rsidR="00CA3C15" w:rsidRPr="00EB4925">
        <w:rPr>
          <w:rFonts w:cs="Arial"/>
          <w:color w:val="000000"/>
          <w:sz w:val="20"/>
        </w:rPr>
        <w:t>-</w:t>
      </w:r>
      <w:r w:rsidRPr="00EB4925">
        <w:rPr>
          <w:rFonts w:cs="Arial"/>
          <w:color w:val="000000"/>
          <w:sz w:val="20"/>
        </w:rPr>
        <w:t>cadre ne sera admise. Le titulaire s’engage à respecter toutes les dispositions incluses dans les pièces de l’accord</w:t>
      </w:r>
      <w:r w:rsidR="00CA3C15" w:rsidRPr="00EB4925">
        <w:rPr>
          <w:rFonts w:cs="Arial"/>
          <w:color w:val="000000"/>
          <w:sz w:val="20"/>
        </w:rPr>
        <w:t>-</w:t>
      </w:r>
      <w:r w:rsidRPr="00EB4925">
        <w:rPr>
          <w:rFonts w:cs="Arial"/>
          <w:color w:val="000000"/>
          <w:sz w:val="20"/>
        </w:rPr>
        <w:t>cadre.</w:t>
      </w:r>
      <w:r w:rsidR="00EB4925" w:rsidRPr="00EB4925">
        <w:rPr>
          <w:rFonts w:cs="Arial"/>
          <w:color w:val="000000"/>
          <w:sz w:val="20"/>
        </w:rPr>
        <w:t xml:space="preserve"> </w:t>
      </w:r>
      <w:bookmarkStart w:id="1" w:name="_Hlk221633906"/>
      <w:r w:rsidR="00EB4925" w:rsidRPr="00EB4925">
        <w:rPr>
          <w:rFonts w:cs="Arial"/>
          <w:color w:val="000000"/>
          <w:sz w:val="20"/>
        </w:rPr>
        <w:t xml:space="preserve">Les conditions générales du prestataire ou fournisseur sont nulles et non avenues. </w:t>
      </w:r>
      <w:bookmarkEnd w:id="1"/>
    </w:p>
    <w:p w14:paraId="493F9BA0" w14:textId="77777777" w:rsidR="0001604F" w:rsidRDefault="0001604F" w:rsidP="00AA0377">
      <w:pPr>
        <w:pStyle w:val="jojo"/>
        <w:rPr>
          <w:rFonts w:cs="Arial"/>
          <w:b/>
          <w:sz w:val="20"/>
          <w:u w:val="single"/>
        </w:rPr>
      </w:pPr>
    </w:p>
    <w:p w14:paraId="0CEC6BF7" w14:textId="497253EA" w:rsidR="00AA0377" w:rsidRPr="00CA3C15" w:rsidRDefault="00AA0377" w:rsidP="00AA0377">
      <w:pPr>
        <w:pStyle w:val="jojo"/>
        <w:rPr>
          <w:rFonts w:cs="Arial"/>
          <w:b/>
          <w:sz w:val="20"/>
        </w:rPr>
      </w:pPr>
      <w:r w:rsidRPr="00CA3C15">
        <w:rPr>
          <w:rFonts w:cs="Arial"/>
          <w:b/>
          <w:sz w:val="20"/>
          <w:u w:val="single"/>
        </w:rPr>
        <w:t xml:space="preserve">ARTICLE </w:t>
      </w:r>
      <w:r w:rsidR="00CA3C15" w:rsidRPr="00CA3C15">
        <w:rPr>
          <w:rFonts w:cs="Arial"/>
          <w:b/>
          <w:sz w:val="20"/>
          <w:u w:val="single"/>
        </w:rPr>
        <w:t>6</w:t>
      </w:r>
      <w:r w:rsidRPr="00CA3C15">
        <w:rPr>
          <w:rFonts w:cs="Arial"/>
          <w:b/>
          <w:sz w:val="20"/>
        </w:rPr>
        <w:t xml:space="preserve"> - AVANCE</w:t>
      </w:r>
    </w:p>
    <w:p w14:paraId="64F6A2A4" w14:textId="77777777" w:rsidR="00AA0377" w:rsidRPr="00CA3C15" w:rsidRDefault="00AA0377" w:rsidP="00AA0377">
      <w:pPr>
        <w:jc w:val="both"/>
      </w:pPr>
    </w:p>
    <w:p w14:paraId="21A6A43A" w14:textId="77777777" w:rsidR="00CA3C15" w:rsidRPr="00CA3C15" w:rsidRDefault="00CA3C15" w:rsidP="00CA3C15">
      <w:pPr>
        <w:widowControl/>
        <w:spacing w:before="120"/>
        <w:jc w:val="both"/>
      </w:pPr>
      <w:r w:rsidRPr="00CA3C15">
        <w:t>Sauf refus exprès exprimé, une avance est accordée au titulaire si les conditions de l’article R.2191-16 du code de la commande publique sont réunies.</w:t>
      </w:r>
    </w:p>
    <w:p w14:paraId="10F70091" w14:textId="77777777" w:rsidR="00CA3C15" w:rsidRPr="00CA3C15" w:rsidRDefault="00CA3C15" w:rsidP="00CA3C15">
      <w:pPr>
        <w:widowControl/>
        <w:spacing w:before="120"/>
        <w:jc w:val="both"/>
      </w:pPr>
      <w:r w:rsidRPr="00CA3C15">
        <w:t>En conséquence,</w:t>
      </w:r>
    </w:p>
    <w:p w14:paraId="6EDD76B1" w14:textId="77777777" w:rsidR="00CA3C15" w:rsidRPr="00CA3C15" w:rsidRDefault="00CA3C15" w:rsidP="00CA3C15">
      <w:pPr>
        <w:widowControl/>
        <w:numPr>
          <w:ilvl w:val="0"/>
          <w:numId w:val="33"/>
        </w:numPr>
        <w:spacing w:before="120"/>
        <w:jc w:val="both"/>
      </w:pPr>
      <w:r w:rsidRPr="00CA3C15">
        <w:t>je souhaite bénéficier de l’avance ;</w:t>
      </w:r>
    </w:p>
    <w:p w14:paraId="411F5119" w14:textId="77777777" w:rsidR="00CA3C15" w:rsidRPr="00CA3C15" w:rsidRDefault="00CA3C15" w:rsidP="00CA3C15">
      <w:pPr>
        <w:widowControl/>
        <w:spacing w:before="120"/>
        <w:jc w:val="both"/>
      </w:pPr>
    </w:p>
    <w:p w14:paraId="6976FC07" w14:textId="77777777" w:rsidR="00CA3C15" w:rsidRPr="00CA3C15" w:rsidRDefault="00CA3C15" w:rsidP="00CA3C15">
      <w:pPr>
        <w:widowControl/>
        <w:numPr>
          <w:ilvl w:val="0"/>
          <w:numId w:val="33"/>
        </w:numPr>
        <w:spacing w:before="120"/>
        <w:jc w:val="both"/>
        <w:rPr>
          <w:b/>
          <w:u w:val="single"/>
        </w:rPr>
      </w:pPr>
      <w:r w:rsidRPr="00CA3C15">
        <w:t>je ne souhaite pas bénéficier de l’avance.</w:t>
      </w:r>
    </w:p>
    <w:p w14:paraId="025555ED" w14:textId="77777777" w:rsidR="00C44585" w:rsidRDefault="00C44585" w:rsidP="00C44585">
      <w:pPr>
        <w:widowControl/>
        <w:spacing w:before="120"/>
        <w:jc w:val="both"/>
      </w:pPr>
    </w:p>
    <w:p w14:paraId="44A3213A" w14:textId="77777777" w:rsidR="00EB4925" w:rsidRPr="00CA3C15" w:rsidRDefault="00EB4925" w:rsidP="00C44585">
      <w:pPr>
        <w:widowControl/>
        <w:spacing w:before="120"/>
        <w:jc w:val="both"/>
      </w:pPr>
    </w:p>
    <w:p w14:paraId="32C5AC47" w14:textId="198EEA29" w:rsidR="00FD2D51" w:rsidRPr="00CA3C15" w:rsidRDefault="00AA0377" w:rsidP="00AA0377">
      <w:pPr>
        <w:jc w:val="both"/>
        <w:rPr>
          <w:b/>
        </w:rPr>
      </w:pPr>
      <w:r w:rsidRPr="00CA3C15">
        <w:rPr>
          <w:b/>
          <w:u w:val="single"/>
        </w:rPr>
        <w:t>ARTICLE </w:t>
      </w:r>
      <w:r w:rsidR="00CA3C15" w:rsidRPr="00CA3C15">
        <w:rPr>
          <w:b/>
          <w:u w:val="single"/>
        </w:rPr>
        <w:t>7</w:t>
      </w:r>
      <w:r w:rsidRPr="00CA3C15">
        <w:rPr>
          <w:b/>
          <w:u w:val="single"/>
        </w:rPr>
        <w:t xml:space="preserve"> </w:t>
      </w:r>
      <w:r w:rsidRPr="00CA3C15">
        <w:rPr>
          <w:b/>
        </w:rPr>
        <w:t xml:space="preserve"> - PRIX</w:t>
      </w:r>
      <w:r w:rsidR="00402AD1" w:rsidRPr="00CA3C15">
        <w:rPr>
          <w:b/>
        </w:rPr>
        <w:t xml:space="preserve"> – L</w:t>
      </w:r>
      <w:r w:rsidR="00FD2D51" w:rsidRPr="00CA3C15">
        <w:rPr>
          <w:b/>
        </w:rPr>
        <w:t>OT 1</w:t>
      </w:r>
    </w:p>
    <w:p w14:paraId="76DE24A8" w14:textId="646EDB95" w:rsidR="00AA0377" w:rsidRPr="00CA3C15" w:rsidRDefault="00402AD1" w:rsidP="00AA0377">
      <w:pPr>
        <w:jc w:val="both"/>
        <w:rPr>
          <w:b/>
        </w:rPr>
      </w:pPr>
      <w:r w:rsidRPr="00CA3C15">
        <w:rPr>
          <w:b/>
        </w:rPr>
        <w:t xml:space="preserve"> </w:t>
      </w:r>
    </w:p>
    <w:p w14:paraId="3D83CAC0" w14:textId="77777777" w:rsidR="005E04B9" w:rsidRPr="00CA3C15" w:rsidRDefault="005E04B9" w:rsidP="005E04B9">
      <w:pPr>
        <w:pStyle w:val="Corpsdetexte"/>
        <w:widowControl/>
        <w:numPr>
          <w:ilvl w:val="0"/>
          <w:numId w:val="24"/>
        </w:numPr>
        <w:jc w:val="left"/>
        <w:rPr>
          <w:rFonts w:ascii="Arial" w:hAnsi="Arial"/>
          <w:sz w:val="20"/>
          <w:szCs w:val="20"/>
        </w:rPr>
      </w:pPr>
      <w:r w:rsidRPr="00CA3C15">
        <w:rPr>
          <w:rFonts w:ascii="Arial" w:hAnsi="Arial"/>
          <w:sz w:val="20"/>
          <w:szCs w:val="20"/>
        </w:rPr>
        <w:t>Un agent de sécurité « qualifié » :</w:t>
      </w:r>
    </w:p>
    <w:p w14:paraId="0405EE56" w14:textId="77777777" w:rsidR="005E04B9" w:rsidRPr="00CA3C15" w:rsidRDefault="005E04B9" w:rsidP="005E04B9">
      <w:pPr>
        <w:pStyle w:val="Corpsdetexte"/>
        <w:rPr>
          <w:rFonts w:ascii="Arial" w:hAnsi="Arial"/>
          <w:sz w:val="20"/>
          <w:szCs w:val="20"/>
        </w:rPr>
      </w:pPr>
    </w:p>
    <w:p w14:paraId="729510C3" w14:textId="77777777" w:rsidR="005E04B9" w:rsidRPr="00CA3C15" w:rsidRDefault="005E04B9" w:rsidP="005E04B9">
      <w:pPr>
        <w:pStyle w:val="Corpsdetexte"/>
        <w:widowControl/>
        <w:numPr>
          <w:ilvl w:val="0"/>
          <w:numId w:val="25"/>
        </w:numPr>
        <w:tabs>
          <w:tab w:val="clear" w:pos="360"/>
          <w:tab w:val="num" w:pos="1494"/>
        </w:tabs>
        <w:ind w:left="1494"/>
        <w:jc w:val="left"/>
        <w:rPr>
          <w:rFonts w:ascii="Arial" w:hAnsi="Arial"/>
          <w:sz w:val="20"/>
          <w:szCs w:val="20"/>
        </w:rPr>
      </w:pPr>
      <w:r w:rsidRPr="00CA3C15">
        <w:rPr>
          <w:rFonts w:ascii="Arial" w:hAnsi="Arial"/>
          <w:sz w:val="20"/>
          <w:szCs w:val="20"/>
        </w:rPr>
        <w:t>Prix horaire HT…………………………..€</w:t>
      </w:r>
    </w:p>
    <w:p w14:paraId="5BB0F988" w14:textId="77777777" w:rsidR="005E04B9" w:rsidRPr="00CA3C15" w:rsidRDefault="005E04B9" w:rsidP="005E04B9">
      <w:pPr>
        <w:pStyle w:val="Corpsdetexte"/>
        <w:ind w:firstLine="1134"/>
        <w:rPr>
          <w:rFonts w:ascii="Arial" w:hAnsi="Arial"/>
          <w:sz w:val="20"/>
          <w:szCs w:val="20"/>
        </w:rPr>
      </w:pPr>
    </w:p>
    <w:p w14:paraId="2F61B771" w14:textId="77777777" w:rsidR="005E04B9" w:rsidRPr="00CA3C15" w:rsidRDefault="005E04B9" w:rsidP="005E04B9">
      <w:pPr>
        <w:pStyle w:val="Corpsdetexte"/>
        <w:widowControl/>
        <w:numPr>
          <w:ilvl w:val="0"/>
          <w:numId w:val="26"/>
        </w:numPr>
        <w:tabs>
          <w:tab w:val="clear" w:pos="360"/>
          <w:tab w:val="num" w:pos="1494"/>
        </w:tabs>
        <w:ind w:left="1494"/>
        <w:jc w:val="left"/>
        <w:rPr>
          <w:rFonts w:ascii="Arial" w:hAnsi="Arial"/>
          <w:sz w:val="20"/>
          <w:szCs w:val="20"/>
        </w:rPr>
      </w:pPr>
      <w:r w:rsidRPr="00CA3C15">
        <w:rPr>
          <w:rFonts w:ascii="Arial" w:hAnsi="Arial"/>
          <w:sz w:val="20"/>
          <w:szCs w:val="20"/>
        </w:rPr>
        <w:t>Prix horaire TTC……………………….. €</w:t>
      </w:r>
    </w:p>
    <w:p w14:paraId="52C72624" w14:textId="77777777" w:rsidR="005E04B9" w:rsidRPr="00CA3C15" w:rsidRDefault="005E04B9" w:rsidP="005E04B9">
      <w:pPr>
        <w:pStyle w:val="Corpsdetexte"/>
        <w:rPr>
          <w:rFonts w:ascii="Arial" w:hAnsi="Arial"/>
          <w:sz w:val="20"/>
          <w:szCs w:val="20"/>
        </w:rPr>
      </w:pPr>
    </w:p>
    <w:p w14:paraId="3D0F26D8" w14:textId="77777777" w:rsidR="005E04B9" w:rsidRPr="00CA3C15" w:rsidRDefault="005E04B9" w:rsidP="005E04B9">
      <w:pPr>
        <w:pStyle w:val="Corpsdetexte"/>
        <w:widowControl/>
        <w:numPr>
          <w:ilvl w:val="0"/>
          <w:numId w:val="27"/>
        </w:numPr>
        <w:jc w:val="left"/>
        <w:rPr>
          <w:rFonts w:ascii="Arial" w:hAnsi="Arial"/>
          <w:sz w:val="20"/>
          <w:szCs w:val="20"/>
        </w:rPr>
      </w:pPr>
      <w:r w:rsidRPr="00CA3C15">
        <w:rPr>
          <w:rFonts w:ascii="Arial" w:hAnsi="Arial"/>
          <w:sz w:val="20"/>
          <w:szCs w:val="20"/>
        </w:rPr>
        <w:t>Un chef de poste :</w:t>
      </w:r>
    </w:p>
    <w:p w14:paraId="0951F84D" w14:textId="77777777" w:rsidR="005E04B9" w:rsidRPr="00CA3C15" w:rsidRDefault="005E04B9" w:rsidP="005E04B9">
      <w:pPr>
        <w:pStyle w:val="Corpsdetexte"/>
        <w:rPr>
          <w:rFonts w:ascii="Arial" w:hAnsi="Arial"/>
          <w:sz w:val="20"/>
          <w:szCs w:val="20"/>
        </w:rPr>
      </w:pPr>
    </w:p>
    <w:p w14:paraId="28AF4E8F" w14:textId="77777777" w:rsidR="005E04B9" w:rsidRPr="00CA3C15" w:rsidRDefault="005E04B9" w:rsidP="005E04B9">
      <w:pPr>
        <w:pStyle w:val="Corpsdetexte"/>
        <w:widowControl/>
        <w:numPr>
          <w:ilvl w:val="0"/>
          <w:numId w:val="28"/>
        </w:numPr>
        <w:ind w:firstLine="774"/>
        <w:jc w:val="left"/>
        <w:rPr>
          <w:rFonts w:ascii="Arial" w:hAnsi="Arial"/>
          <w:sz w:val="20"/>
          <w:szCs w:val="20"/>
        </w:rPr>
      </w:pPr>
      <w:r w:rsidRPr="00CA3C15">
        <w:rPr>
          <w:rFonts w:ascii="Arial" w:hAnsi="Arial"/>
          <w:sz w:val="20"/>
          <w:szCs w:val="20"/>
        </w:rPr>
        <w:t>Prix horaire HT……………………………€</w:t>
      </w:r>
    </w:p>
    <w:p w14:paraId="68657A58" w14:textId="77777777" w:rsidR="005E04B9" w:rsidRPr="00CA3C15" w:rsidRDefault="005E04B9" w:rsidP="005E04B9">
      <w:pPr>
        <w:pStyle w:val="Corpsdetexte"/>
        <w:rPr>
          <w:rFonts w:ascii="Arial" w:hAnsi="Arial"/>
          <w:sz w:val="20"/>
          <w:szCs w:val="20"/>
        </w:rPr>
      </w:pPr>
    </w:p>
    <w:p w14:paraId="18137D3B" w14:textId="77777777" w:rsidR="005E04B9" w:rsidRPr="00CA3C15" w:rsidRDefault="005E04B9" w:rsidP="005E04B9">
      <w:pPr>
        <w:pStyle w:val="Corpsdetexte"/>
        <w:widowControl/>
        <w:numPr>
          <w:ilvl w:val="0"/>
          <w:numId w:val="29"/>
        </w:numPr>
        <w:ind w:firstLine="774"/>
        <w:jc w:val="left"/>
        <w:rPr>
          <w:rFonts w:ascii="Arial" w:hAnsi="Arial"/>
          <w:sz w:val="20"/>
          <w:szCs w:val="20"/>
        </w:rPr>
      </w:pPr>
      <w:r w:rsidRPr="00CA3C15">
        <w:rPr>
          <w:rFonts w:ascii="Arial" w:hAnsi="Arial"/>
          <w:sz w:val="20"/>
          <w:szCs w:val="20"/>
        </w:rPr>
        <w:t>Prix horaire TTC…………………………..€</w:t>
      </w:r>
    </w:p>
    <w:p w14:paraId="3EB7EC31" w14:textId="77777777" w:rsidR="005E04B9" w:rsidRPr="00CA3C15" w:rsidRDefault="005E04B9" w:rsidP="005E04B9">
      <w:pPr>
        <w:pStyle w:val="Corpsdetexte"/>
        <w:ind w:left="360"/>
        <w:rPr>
          <w:rFonts w:ascii="Arial" w:hAnsi="Arial"/>
          <w:sz w:val="20"/>
          <w:szCs w:val="20"/>
        </w:rPr>
      </w:pPr>
    </w:p>
    <w:p w14:paraId="30ECF0A3" w14:textId="30DC9709" w:rsidR="005E04B9" w:rsidRPr="00CA3C15" w:rsidRDefault="005E04B9" w:rsidP="005E04B9">
      <w:pPr>
        <w:pStyle w:val="Corpsdetexte"/>
        <w:widowControl/>
        <w:numPr>
          <w:ilvl w:val="0"/>
          <w:numId w:val="27"/>
        </w:numPr>
        <w:jc w:val="left"/>
        <w:rPr>
          <w:rFonts w:ascii="Arial" w:hAnsi="Arial"/>
          <w:sz w:val="20"/>
          <w:szCs w:val="20"/>
        </w:rPr>
      </w:pPr>
      <w:r w:rsidRPr="00CA3C15">
        <w:rPr>
          <w:rFonts w:ascii="Arial" w:hAnsi="Arial"/>
          <w:sz w:val="20"/>
          <w:szCs w:val="20"/>
        </w:rPr>
        <w:t xml:space="preserve">Un </w:t>
      </w:r>
      <w:r w:rsidR="00A91A81">
        <w:rPr>
          <w:rFonts w:ascii="Arial" w:hAnsi="Arial"/>
          <w:sz w:val="20"/>
          <w:szCs w:val="20"/>
        </w:rPr>
        <w:t>agent de sécurité cynophile :</w:t>
      </w:r>
    </w:p>
    <w:p w14:paraId="0CD87915" w14:textId="77777777" w:rsidR="005E04B9" w:rsidRPr="00CA3C15" w:rsidRDefault="005E04B9" w:rsidP="005E04B9">
      <w:pPr>
        <w:pStyle w:val="Corpsdetexte"/>
        <w:rPr>
          <w:rFonts w:ascii="Arial" w:hAnsi="Arial"/>
          <w:sz w:val="20"/>
          <w:szCs w:val="20"/>
        </w:rPr>
      </w:pPr>
    </w:p>
    <w:p w14:paraId="67A9C244" w14:textId="77777777" w:rsidR="005E04B9" w:rsidRPr="00CA3C15" w:rsidRDefault="005E04B9" w:rsidP="005E04B9">
      <w:pPr>
        <w:pStyle w:val="Corpsdetexte"/>
        <w:widowControl/>
        <w:numPr>
          <w:ilvl w:val="0"/>
          <w:numId w:val="28"/>
        </w:numPr>
        <w:ind w:firstLine="774"/>
        <w:jc w:val="left"/>
        <w:rPr>
          <w:rFonts w:ascii="Arial" w:hAnsi="Arial"/>
          <w:sz w:val="20"/>
          <w:szCs w:val="20"/>
        </w:rPr>
      </w:pPr>
      <w:r w:rsidRPr="00CA3C15">
        <w:rPr>
          <w:rFonts w:ascii="Arial" w:hAnsi="Arial"/>
          <w:sz w:val="20"/>
          <w:szCs w:val="20"/>
        </w:rPr>
        <w:t>Prix horaire HT……………………………€</w:t>
      </w:r>
    </w:p>
    <w:p w14:paraId="768E87E9" w14:textId="77777777" w:rsidR="005E04B9" w:rsidRPr="00CA3C15" w:rsidRDefault="005E04B9" w:rsidP="005E04B9">
      <w:pPr>
        <w:pStyle w:val="Corpsdetexte"/>
        <w:ind w:left="1134"/>
        <w:jc w:val="left"/>
        <w:rPr>
          <w:rFonts w:ascii="Arial" w:hAnsi="Arial"/>
          <w:sz w:val="20"/>
          <w:szCs w:val="20"/>
        </w:rPr>
      </w:pPr>
    </w:p>
    <w:p w14:paraId="20AADA2B" w14:textId="77777777" w:rsidR="005E04B9" w:rsidRPr="00CA3C15" w:rsidRDefault="005E04B9" w:rsidP="005E04B9">
      <w:pPr>
        <w:pStyle w:val="Corpsdetexte"/>
        <w:widowControl/>
        <w:numPr>
          <w:ilvl w:val="0"/>
          <w:numId w:val="28"/>
        </w:numPr>
        <w:ind w:left="1134" w:firstLine="0"/>
        <w:jc w:val="left"/>
        <w:rPr>
          <w:rFonts w:ascii="Arial" w:hAnsi="Arial"/>
          <w:sz w:val="20"/>
          <w:szCs w:val="20"/>
        </w:rPr>
      </w:pPr>
      <w:r w:rsidRPr="00CA3C15">
        <w:rPr>
          <w:rFonts w:ascii="Arial" w:hAnsi="Arial"/>
          <w:sz w:val="20"/>
          <w:szCs w:val="20"/>
        </w:rPr>
        <w:t>Prix horaire TTC…………………………..€</w:t>
      </w:r>
    </w:p>
    <w:p w14:paraId="5580634F" w14:textId="77777777" w:rsidR="005E04B9" w:rsidRPr="00CA3C15" w:rsidRDefault="005E04B9" w:rsidP="005E04B9">
      <w:pPr>
        <w:pStyle w:val="Corpsdetexte"/>
        <w:ind w:left="1134"/>
        <w:jc w:val="left"/>
        <w:rPr>
          <w:rFonts w:ascii="Arial" w:hAnsi="Arial"/>
          <w:sz w:val="20"/>
          <w:szCs w:val="20"/>
        </w:rPr>
      </w:pPr>
    </w:p>
    <w:p w14:paraId="1915CEED" w14:textId="77777777" w:rsidR="00FD2D51" w:rsidRDefault="00FD2D51" w:rsidP="00402AD1">
      <w:pPr>
        <w:pStyle w:val="Corpsdetexte"/>
        <w:rPr>
          <w:rFonts w:ascii="Arial" w:hAnsi="Arial"/>
          <w:sz w:val="20"/>
          <w:szCs w:val="20"/>
        </w:rPr>
      </w:pPr>
    </w:p>
    <w:p w14:paraId="27B4877C" w14:textId="77777777" w:rsidR="00EB4925" w:rsidRDefault="00EB4925" w:rsidP="00402AD1">
      <w:pPr>
        <w:pStyle w:val="Corpsdetexte"/>
        <w:rPr>
          <w:rFonts w:ascii="Arial" w:hAnsi="Arial"/>
          <w:sz w:val="20"/>
          <w:szCs w:val="20"/>
        </w:rPr>
      </w:pPr>
    </w:p>
    <w:p w14:paraId="4AAD89C9" w14:textId="77777777" w:rsidR="00EB4925" w:rsidRDefault="00EB4925" w:rsidP="00402AD1">
      <w:pPr>
        <w:pStyle w:val="Corpsdetexte"/>
        <w:rPr>
          <w:rFonts w:ascii="Arial" w:hAnsi="Arial"/>
          <w:sz w:val="20"/>
          <w:szCs w:val="20"/>
        </w:rPr>
      </w:pPr>
    </w:p>
    <w:p w14:paraId="5491B4FA" w14:textId="33007474" w:rsidR="00EB4925" w:rsidRDefault="009202A4" w:rsidP="009202A4">
      <w:pPr>
        <w:pStyle w:val="Corpsdetexte"/>
        <w:tabs>
          <w:tab w:val="left" w:pos="2280"/>
        </w:tabs>
        <w:rPr>
          <w:rFonts w:ascii="Arial" w:hAnsi="Arial"/>
          <w:sz w:val="20"/>
          <w:szCs w:val="20"/>
        </w:rPr>
      </w:pPr>
      <w:r>
        <w:rPr>
          <w:rFonts w:ascii="Arial" w:hAnsi="Arial"/>
          <w:sz w:val="20"/>
          <w:szCs w:val="20"/>
        </w:rPr>
        <w:tab/>
      </w:r>
    </w:p>
    <w:p w14:paraId="5F452DF9" w14:textId="77777777" w:rsidR="009202A4" w:rsidRDefault="009202A4" w:rsidP="009202A4">
      <w:pPr>
        <w:pStyle w:val="Corpsdetexte"/>
        <w:tabs>
          <w:tab w:val="left" w:pos="2280"/>
        </w:tabs>
        <w:rPr>
          <w:rFonts w:ascii="Arial" w:hAnsi="Arial"/>
          <w:sz w:val="20"/>
          <w:szCs w:val="20"/>
        </w:rPr>
      </w:pPr>
    </w:p>
    <w:p w14:paraId="3AD66F34" w14:textId="77777777" w:rsidR="00EB4925" w:rsidRDefault="00EB4925" w:rsidP="00402AD1">
      <w:pPr>
        <w:pStyle w:val="Corpsdetexte"/>
        <w:rPr>
          <w:rFonts w:ascii="Arial" w:hAnsi="Arial"/>
          <w:sz w:val="20"/>
          <w:szCs w:val="20"/>
        </w:rPr>
      </w:pPr>
    </w:p>
    <w:p w14:paraId="527C3332" w14:textId="77777777" w:rsidR="00EB4925" w:rsidRPr="00CA3C15" w:rsidRDefault="00EB4925" w:rsidP="00402AD1">
      <w:pPr>
        <w:pStyle w:val="Corpsdetexte"/>
        <w:rPr>
          <w:rFonts w:ascii="Arial" w:hAnsi="Arial"/>
          <w:sz w:val="20"/>
          <w:szCs w:val="20"/>
        </w:rPr>
      </w:pPr>
    </w:p>
    <w:p w14:paraId="7951544A" w14:textId="66998494" w:rsidR="00402AD1" w:rsidRPr="00CA3C15" w:rsidRDefault="005E04B9" w:rsidP="00402AD1">
      <w:pPr>
        <w:rPr>
          <w:b/>
          <w:u w:val="single"/>
        </w:rPr>
      </w:pPr>
      <w:r w:rsidRPr="00CA3C15">
        <w:rPr>
          <w:b/>
          <w:u w:val="single"/>
        </w:rPr>
        <w:lastRenderedPageBreak/>
        <w:t>A</w:t>
      </w:r>
      <w:r w:rsidR="00402AD1" w:rsidRPr="00CA3C15">
        <w:rPr>
          <w:b/>
          <w:u w:val="single"/>
        </w:rPr>
        <w:t xml:space="preserve">RTICLE </w:t>
      </w:r>
      <w:r w:rsidR="00CA3C15" w:rsidRPr="00CA3C15">
        <w:rPr>
          <w:b/>
          <w:u w:val="single"/>
        </w:rPr>
        <w:t>8</w:t>
      </w:r>
      <w:r w:rsidR="00402AD1" w:rsidRPr="00CA3C15">
        <w:rPr>
          <w:b/>
        </w:rPr>
        <w:t xml:space="preserve"> –  DELAI  DE REMPLACEMENT D’UN AGENT SUR SITE</w:t>
      </w:r>
    </w:p>
    <w:p w14:paraId="401BA593" w14:textId="77777777" w:rsidR="00402AD1" w:rsidRPr="00CA3C15" w:rsidRDefault="00402AD1" w:rsidP="00402AD1">
      <w:pPr>
        <w:rPr>
          <w:b/>
          <w:u w:val="single"/>
        </w:rPr>
      </w:pPr>
    </w:p>
    <w:p w14:paraId="7FABDAA1" w14:textId="1EB0C8ED" w:rsidR="00402AD1" w:rsidRPr="00CA3C15" w:rsidRDefault="00CA3C15" w:rsidP="00402AD1">
      <w:r>
        <w:t xml:space="preserve">A compter de l’heure </w:t>
      </w:r>
      <w:r w:rsidR="00402AD1" w:rsidRPr="00CA3C15">
        <w:t>d’appel du pouvoir adjudicateur,</w:t>
      </w:r>
    </w:p>
    <w:p w14:paraId="7EEF57B5" w14:textId="77777777" w:rsidR="00402AD1" w:rsidRPr="00CA3C15" w:rsidRDefault="00402AD1" w:rsidP="00CA3C15">
      <w:pPr>
        <w:jc w:val="both"/>
        <w:rPr>
          <w:b/>
          <w:u w:val="single"/>
        </w:rPr>
      </w:pPr>
    </w:p>
    <w:p w14:paraId="3F04B975" w14:textId="79877244" w:rsidR="00402AD1" w:rsidRPr="00CA3C15" w:rsidRDefault="00402AD1" w:rsidP="00CA3C15">
      <w:pPr>
        <w:pStyle w:val="Corpsdetexte"/>
        <w:widowControl/>
        <w:numPr>
          <w:ilvl w:val="0"/>
          <w:numId w:val="22"/>
        </w:numPr>
        <w:rPr>
          <w:rFonts w:ascii="Arial" w:hAnsi="Arial"/>
          <w:sz w:val="20"/>
          <w:szCs w:val="20"/>
        </w:rPr>
      </w:pPr>
      <w:r w:rsidRPr="00CA3C15">
        <w:rPr>
          <w:rFonts w:ascii="Arial" w:hAnsi="Arial"/>
          <w:sz w:val="20"/>
          <w:szCs w:val="20"/>
        </w:rPr>
        <w:t>Je m’engage au délai de remplacement maximum de deux heures à savoir l’exigence minimale du Cahier des Clauses</w:t>
      </w:r>
      <w:r w:rsidR="00123196">
        <w:rPr>
          <w:rFonts w:ascii="Arial" w:hAnsi="Arial"/>
          <w:sz w:val="20"/>
          <w:szCs w:val="20"/>
        </w:rPr>
        <w:t xml:space="preserve"> </w:t>
      </w:r>
      <w:r w:rsidRPr="00CA3C15">
        <w:rPr>
          <w:rFonts w:ascii="Arial" w:hAnsi="Arial"/>
          <w:sz w:val="20"/>
          <w:szCs w:val="20"/>
        </w:rPr>
        <w:t>Techniques Particulières</w:t>
      </w:r>
    </w:p>
    <w:p w14:paraId="334B9D57" w14:textId="77777777" w:rsidR="00402AD1" w:rsidRPr="00CA3C15" w:rsidRDefault="00402AD1" w:rsidP="00402AD1">
      <w:pPr>
        <w:pStyle w:val="Corpsdetexte"/>
        <w:rPr>
          <w:rFonts w:ascii="Arial" w:hAnsi="Arial"/>
          <w:sz w:val="20"/>
          <w:szCs w:val="20"/>
        </w:rPr>
      </w:pPr>
      <w:r w:rsidRPr="00CA3C15">
        <w:rPr>
          <w:rFonts w:ascii="Arial" w:hAnsi="Arial"/>
          <w:sz w:val="20"/>
          <w:szCs w:val="20"/>
        </w:rPr>
        <w:t>Ou</w:t>
      </w:r>
    </w:p>
    <w:p w14:paraId="76DFD24B" w14:textId="77777777" w:rsidR="00402AD1" w:rsidRPr="00CA3C15" w:rsidRDefault="00402AD1" w:rsidP="00402AD1">
      <w:pPr>
        <w:pStyle w:val="Corpsdetexte"/>
        <w:widowControl/>
        <w:numPr>
          <w:ilvl w:val="0"/>
          <w:numId w:val="22"/>
        </w:numPr>
        <w:jc w:val="left"/>
        <w:rPr>
          <w:rFonts w:ascii="Arial" w:hAnsi="Arial"/>
          <w:sz w:val="20"/>
          <w:szCs w:val="20"/>
        </w:rPr>
      </w:pPr>
      <w:r w:rsidRPr="00CA3C15">
        <w:rPr>
          <w:rFonts w:ascii="Arial" w:hAnsi="Arial"/>
          <w:sz w:val="20"/>
          <w:szCs w:val="20"/>
        </w:rPr>
        <w:t>Je m’engage à respecter un délai inférieur de……………………….minutes</w:t>
      </w:r>
    </w:p>
    <w:p w14:paraId="79023727" w14:textId="77777777" w:rsidR="00EB4925" w:rsidRPr="00CA3C15" w:rsidRDefault="00EB4925" w:rsidP="00402AD1">
      <w:pPr>
        <w:pStyle w:val="Corpsdetexte"/>
        <w:ind w:left="360"/>
        <w:jc w:val="left"/>
        <w:rPr>
          <w:rFonts w:ascii="Arial" w:hAnsi="Arial"/>
          <w:sz w:val="20"/>
          <w:szCs w:val="20"/>
        </w:rPr>
      </w:pPr>
    </w:p>
    <w:p w14:paraId="543572EE" w14:textId="7ABE3F9F" w:rsidR="00402AD1" w:rsidRPr="00CA3C15" w:rsidRDefault="00402AD1" w:rsidP="00402AD1">
      <w:pPr>
        <w:rPr>
          <w:b/>
        </w:rPr>
      </w:pPr>
      <w:r w:rsidRPr="00CA3C15">
        <w:rPr>
          <w:b/>
          <w:u w:val="single"/>
        </w:rPr>
        <w:t xml:space="preserve">ARTICLE </w:t>
      </w:r>
      <w:r w:rsidR="00CA3C15" w:rsidRPr="00CA3C15">
        <w:rPr>
          <w:b/>
          <w:u w:val="single"/>
        </w:rPr>
        <w:t>9</w:t>
      </w:r>
      <w:r w:rsidRPr="00CA3C15">
        <w:rPr>
          <w:b/>
          <w:u w:val="single"/>
        </w:rPr>
        <w:t xml:space="preserve"> </w:t>
      </w:r>
      <w:r w:rsidRPr="00CA3C15">
        <w:rPr>
          <w:b/>
        </w:rPr>
        <w:t xml:space="preserve"> –  DELAI  D’INTERVENTION SUR SITE  DANS L’HYPOTHESE D’UN SALARIE ENFERME  </w:t>
      </w:r>
    </w:p>
    <w:p w14:paraId="218703E2" w14:textId="77777777" w:rsidR="00402AD1" w:rsidRPr="00CA3C15" w:rsidRDefault="00402AD1" w:rsidP="00402AD1">
      <w:pPr>
        <w:rPr>
          <w:b/>
        </w:rPr>
      </w:pPr>
    </w:p>
    <w:p w14:paraId="53ACAC66" w14:textId="77777777" w:rsidR="00402AD1" w:rsidRPr="00CA3C15" w:rsidRDefault="00402AD1" w:rsidP="00402AD1">
      <w:pPr>
        <w:pStyle w:val="texte"/>
        <w:rPr>
          <w:rFonts w:ascii="Arial" w:hAnsi="Arial" w:cs="Arial"/>
          <w:sz w:val="20"/>
        </w:rPr>
      </w:pPr>
      <w:r w:rsidRPr="00CA3C15">
        <w:rPr>
          <w:rFonts w:ascii="Arial" w:hAnsi="Arial" w:cs="Arial"/>
          <w:sz w:val="20"/>
        </w:rPr>
        <w:t>En cas d’une ou de personnes restée(s) dans les locaux après la fermeture du site, le titulaire doit intervenir sur appel téléphonique afin de permettre à la (aux) personne(s) de pouvoir quitter les locaux, et ce, sans supplément de prix.</w:t>
      </w:r>
    </w:p>
    <w:p w14:paraId="225EA0D8" w14:textId="77777777" w:rsidR="00402AD1" w:rsidRPr="00CA3C15" w:rsidRDefault="00402AD1" w:rsidP="00402AD1">
      <w:pPr>
        <w:rPr>
          <w:b/>
          <w:u w:val="single"/>
        </w:rPr>
      </w:pPr>
    </w:p>
    <w:p w14:paraId="234D4581" w14:textId="77777777" w:rsidR="00402AD1" w:rsidRPr="00CA3C15" w:rsidRDefault="00402AD1" w:rsidP="00CA3C15">
      <w:pPr>
        <w:pStyle w:val="Corpsdetexte"/>
        <w:widowControl/>
        <w:numPr>
          <w:ilvl w:val="0"/>
          <w:numId w:val="23"/>
        </w:numPr>
        <w:rPr>
          <w:rFonts w:ascii="Arial" w:hAnsi="Arial"/>
          <w:sz w:val="20"/>
          <w:szCs w:val="20"/>
        </w:rPr>
      </w:pPr>
      <w:r w:rsidRPr="00CA3C15">
        <w:rPr>
          <w:rFonts w:ascii="Arial" w:hAnsi="Arial"/>
          <w:sz w:val="20"/>
          <w:szCs w:val="20"/>
        </w:rPr>
        <w:t>Je m’engage au délai d’intervention pour réouverture d’un site de …………….minutes à compter de l’heure d’appel de la Caf de Paris.</w:t>
      </w:r>
    </w:p>
    <w:p w14:paraId="667020D4" w14:textId="77777777" w:rsidR="00402AD1" w:rsidRPr="00CA3C15" w:rsidRDefault="00402AD1" w:rsidP="00402AD1">
      <w:pPr>
        <w:pStyle w:val="Corpsdetexte"/>
        <w:jc w:val="left"/>
        <w:rPr>
          <w:rFonts w:ascii="Arial" w:hAnsi="Arial"/>
          <w:sz w:val="20"/>
          <w:szCs w:val="20"/>
        </w:rPr>
      </w:pPr>
    </w:p>
    <w:p w14:paraId="76A86357" w14:textId="77777777" w:rsidR="00402AD1" w:rsidRPr="00CA3C15" w:rsidRDefault="00402AD1" w:rsidP="00CA3C15">
      <w:pPr>
        <w:pStyle w:val="Corpsdetexte"/>
        <w:rPr>
          <w:rFonts w:ascii="Arial" w:hAnsi="Arial"/>
          <w:sz w:val="20"/>
          <w:szCs w:val="20"/>
        </w:rPr>
      </w:pPr>
      <w:r w:rsidRPr="00CA3C15">
        <w:rPr>
          <w:rFonts w:ascii="Arial" w:hAnsi="Arial"/>
          <w:sz w:val="20"/>
          <w:szCs w:val="20"/>
        </w:rPr>
        <w:t xml:space="preserve">Le défaut d’engagement rend l’offre irrégulière. </w:t>
      </w:r>
    </w:p>
    <w:p w14:paraId="2AAE06A7" w14:textId="77777777" w:rsidR="00402AD1" w:rsidRPr="00CA3C15" w:rsidRDefault="00402AD1" w:rsidP="00402AD1">
      <w:pPr>
        <w:rPr>
          <w:b/>
          <w:u w:val="single"/>
        </w:rPr>
      </w:pPr>
    </w:p>
    <w:p w14:paraId="7142007E" w14:textId="21AA34E7" w:rsidR="00402AD1" w:rsidRPr="00CA3C15" w:rsidRDefault="00402AD1" w:rsidP="00402AD1">
      <w:pPr>
        <w:rPr>
          <w:b/>
        </w:rPr>
      </w:pPr>
      <w:r w:rsidRPr="00CA3C15">
        <w:rPr>
          <w:b/>
          <w:u w:val="single"/>
        </w:rPr>
        <w:t xml:space="preserve">ARTICLE </w:t>
      </w:r>
      <w:r w:rsidR="00CA3C15" w:rsidRPr="00CA3C15">
        <w:rPr>
          <w:b/>
          <w:u w:val="single"/>
        </w:rPr>
        <w:t>10</w:t>
      </w:r>
      <w:r w:rsidRPr="00CA3C15">
        <w:rPr>
          <w:b/>
          <w:u w:val="single"/>
        </w:rPr>
        <w:t xml:space="preserve"> </w:t>
      </w:r>
      <w:r w:rsidRPr="00CA3C15">
        <w:rPr>
          <w:b/>
        </w:rPr>
        <w:t xml:space="preserve"> –  FREQUENCE  DES  VISITES  DE  CONTROLE  ALEATOIRE SUR SITE </w:t>
      </w:r>
    </w:p>
    <w:p w14:paraId="0C19DB16" w14:textId="77777777" w:rsidR="00402AD1" w:rsidRPr="00CA3C15" w:rsidRDefault="00402AD1" w:rsidP="00402AD1">
      <w:pPr>
        <w:rPr>
          <w:b/>
        </w:rPr>
      </w:pPr>
    </w:p>
    <w:p w14:paraId="56F69177" w14:textId="67C34279" w:rsidR="00402AD1" w:rsidRPr="00CA3C15" w:rsidRDefault="00E10F49" w:rsidP="00CA3C15">
      <w:pPr>
        <w:pStyle w:val="texte"/>
        <w:rPr>
          <w:rFonts w:ascii="Arial" w:hAnsi="Arial" w:cs="Arial"/>
          <w:sz w:val="20"/>
        </w:rPr>
      </w:pPr>
      <w:r w:rsidRPr="00CA3C15">
        <w:rPr>
          <w:rFonts w:ascii="Arial" w:hAnsi="Arial" w:cs="Arial"/>
          <w:sz w:val="20"/>
        </w:rPr>
        <w:t>Le</w:t>
      </w:r>
      <w:r w:rsidR="00402AD1" w:rsidRPr="00CA3C15">
        <w:rPr>
          <w:rFonts w:ascii="Arial" w:hAnsi="Arial" w:cs="Arial"/>
          <w:sz w:val="20"/>
        </w:rPr>
        <w:t xml:space="preserve"> Cahier des Cl</w:t>
      </w:r>
      <w:r w:rsidRPr="00CA3C15">
        <w:rPr>
          <w:rFonts w:ascii="Arial" w:hAnsi="Arial" w:cs="Arial"/>
          <w:sz w:val="20"/>
        </w:rPr>
        <w:t xml:space="preserve">auses Techniques Particulières </w:t>
      </w:r>
      <w:r w:rsidR="00402AD1" w:rsidRPr="00CA3C15">
        <w:rPr>
          <w:rFonts w:ascii="Arial" w:hAnsi="Arial" w:cs="Arial"/>
          <w:sz w:val="20"/>
        </w:rPr>
        <w:t xml:space="preserve">exige le passage d’un agent contrôleur sur site. </w:t>
      </w:r>
    </w:p>
    <w:p w14:paraId="4C375E18" w14:textId="77777777" w:rsidR="00402AD1" w:rsidRPr="00CA3C15" w:rsidRDefault="00402AD1" w:rsidP="00CA3C15">
      <w:pPr>
        <w:pStyle w:val="texte"/>
        <w:rPr>
          <w:rFonts w:ascii="Arial" w:hAnsi="Arial" w:cs="Arial"/>
          <w:sz w:val="20"/>
        </w:rPr>
      </w:pPr>
    </w:p>
    <w:p w14:paraId="03218CB9" w14:textId="71D950C3" w:rsidR="00402AD1" w:rsidRPr="00CA3C15" w:rsidRDefault="00402AD1" w:rsidP="00CA3C15">
      <w:pPr>
        <w:pStyle w:val="texte"/>
        <w:rPr>
          <w:rFonts w:ascii="Arial" w:hAnsi="Arial" w:cs="Arial"/>
          <w:sz w:val="20"/>
        </w:rPr>
      </w:pPr>
      <w:r w:rsidRPr="00CA3C15">
        <w:rPr>
          <w:rFonts w:ascii="Arial" w:hAnsi="Arial" w:cs="Arial"/>
          <w:sz w:val="20"/>
        </w:rPr>
        <w:t xml:space="preserve">La fréquence de passage est laissée à l’appréciation du titulaire sachant qu’il s’agit d’un critère d’attribution </w:t>
      </w:r>
      <w:r w:rsidR="00935370">
        <w:rPr>
          <w:rFonts w:ascii="Arial" w:hAnsi="Arial" w:cs="Arial"/>
          <w:sz w:val="20"/>
        </w:rPr>
        <w:t>de l’accord-cadre</w:t>
      </w:r>
      <w:r w:rsidRPr="00CA3C15">
        <w:rPr>
          <w:rFonts w:ascii="Arial" w:hAnsi="Arial" w:cs="Arial"/>
          <w:sz w:val="20"/>
        </w:rPr>
        <w:t xml:space="preserve">. Le défaut de réponse rend l’offre irrégulière.  </w:t>
      </w:r>
    </w:p>
    <w:p w14:paraId="39204C0E" w14:textId="77777777" w:rsidR="00402AD1" w:rsidRPr="00CA3C15" w:rsidRDefault="00402AD1" w:rsidP="00CA3C15">
      <w:pPr>
        <w:pStyle w:val="texte"/>
        <w:rPr>
          <w:rFonts w:ascii="Arial" w:hAnsi="Arial" w:cs="Arial"/>
          <w:sz w:val="20"/>
        </w:rPr>
      </w:pPr>
    </w:p>
    <w:p w14:paraId="27128D6E" w14:textId="77777777" w:rsidR="00402AD1" w:rsidRPr="00CA3C15" w:rsidRDefault="00402AD1" w:rsidP="00CA3C15">
      <w:pPr>
        <w:pStyle w:val="texte"/>
        <w:rPr>
          <w:rFonts w:ascii="Arial" w:hAnsi="Arial" w:cs="Arial"/>
          <w:sz w:val="20"/>
        </w:rPr>
      </w:pPr>
      <w:r w:rsidRPr="00CA3C15">
        <w:rPr>
          <w:rFonts w:ascii="Arial" w:hAnsi="Arial" w:cs="Arial"/>
          <w:sz w:val="20"/>
        </w:rPr>
        <w:t>Je m’engage à procéder à des visites de contrôle aléatoire sur chaque site au rythme de :</w:t>
      </w:r>
    </w:p>
    <w:p w14:paraId="0DC8855D" w14:textId="77777777" w:rsidR="00402AD1" w:rsidRPr="00CA3C15" w:rsidRDefault="00402AD1" w:rsidP="00402AD1">
      <w:pPr>
        <w:pStyle w:val="Corpsdetexte"/>
        <w:jc w:val="left"/>
        <w:rPr>
          <w:rFonts w:ascii="Arial" w:hAnsi="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02"/>
        <w:gridCol w:w="2302"/>
        <w:gridCol w:w="2302"/>
        <w:gridCol w:w="2302"/>
      </w:tblGrid>
      <w:tr w:rsidR="00402AD1" w:rsidRPr="00CA3C15" w14:paraId="62ED8665" w14:textId="77777777" w:rsidTr="00402AD1">
        <w:trPr>
          <w:trHeight w:val="457"/>
        </w:trPr>
        <w:tc>
          <w:tcPr>
            <w:tcW w:w="2302" w:type="dxa"/>
            <w:tcBorders>
              <w:top w:val="nil"/>
              <w:left w:val="nil"/>
              <w:bottom w:val="single" w:sz="4" w:space="0" w:color="auto"/>
              <w:right w:val="nil"/>
            </w:tcBorders>
          </w:tcPr>
          <w:p w14:paraId="60B0F070" w14:textId="77777777" w:rsidR="00402AD1" w:rsidRPr="00CA3C15" w:rsidRDefault="00402AD1" w:rsidP="00402AD1">
            <w:pPr>
              <w:pStyle w:val="Corpsdetexte"/>
              <w:rPr>
                <w:rFonts w:ascii="Arial" w:hAnsi="Arial"/>
                <w:sz w:val="20"/>
                <w:szCs w:val="20"/>
              </w:rPr>
            </w:pPr>
          </w:p>
        </w:tc>
        <w:tc>
          <w:tcPr>
            <w:tcW w:w="2302" w:type="dxa"/>
            <w:tcBorders>
              <w:top w:val="single" w:sz="4" w:space="0" w:color="auto"/>
              <w:left w:val="single" w:sz="4" w:space="0" w:color="auto"/>
              <w:bottom w:val="single" w:sz="4" w:space="0" w:color="auto"/>
              <w:right w:val="single" w:sz="4" w:space="0" w:color="auto"/>
            </w:tcBorders>
            <w:hideMark/>
          </w:tcPr>
          <w:p w14:paraId="7F04E69B" w14:textId="77777777" w:rsidR="00402AD1" w:rsidRPr="00CA3C15" w:rsidRDefault="00402AD1" w:rsidP="00402AD1">
            <w:pPr>
              <w:pStyle w:val="Corpsdetexte"/>
              <w:spacing w:before="60" w:after="60"/>
              <w:rPr>
                <w:rFonts w:ascii="Arial" w:hAnsi="Arial"/>
                <w:b/>
                <w:sz w:val="20"/>
                <w:szCs w:val="20"/>
              </w:rPr>
            </w:pPr>
            <w:r w:rsidRPr="00CA3C15">
              <w:rPr>
                <w:rFonts w:ascii="Arial" w:hAnsi="Arial"/>
                <w:b/>
                <w:sz w:val="20"/>
                <w:szCs w:val="20"/>
              </w:rPr>
              <w:t>HEBDOMADAIRE</w:t>
            </w:r>
          </w:p>
        </w:tc>
        <w:tc>
          <w:tcPr>
            <w:tcW w:w="2302" w:type="dxa"/>
            <w:tcBorders>
              <w:top w:val="single" w:sz="4" w:space="0" w:color="auto"/>
              <w:left w:val="single" w:sz="4" w:space="0" w:color="auto"/>
              <w:bottom w:val="single" w:sz="4" w:space="0" w:color="auto"/>
              <w:right w:val="single" w:sz="4" w:space="0" w:color="auto"/>
            </w:tcBorders>
            <w:hideMark/>
          </w:tcPr>
          <w:p w14:paraId="7A0FB40D" w14:textId="77777777" w:rsidR="00402AD1" w:rsidRPr="00CA3C15" w:rsidRDefault="00402AD1" w:rsidP="00402AD1">
            <w:pPr>
              <w:pStyle w:val="Corpsdetexte"/>
              <w:spacing w:before="60" w:after="60"/>
              <w:rPr>
                <w:rFonts w:ascii="Arial" w:hAnsi="Arial"/>
                <w:b/>
                <w:sz w:val="20"/>
                <w:szCs w:val="20"/>
              </w:rPr>
            </w:pPr>
            <w:r w:rsidRPr="00CA3C15">
              <w:rPr>
                <w:rFonts w:ascii="Arial" w:hAnsi="Arial"/>
                <w:b/>
                <w:sz w:val="20"/>
                <w:szCs w:val="20"/>
              </w:rPr>
              <w:t>QUINZAINE</w:t>
            </w:r>
          </w:p>
        </w:tc>
        <w:tc>
          <w:tcPr>
            <w:tcW w:w="2302" w:type="dxa"/>
            <w:tcBorders>
              <w:top w:val="single" w:sz="4" w:space="0" w:color="auto"/>
              <w:left w:val="single" w:sz="4" w:space="0" w:color="auto"/>
              <w:bottom w:val="single" w:sz="4" w:space="0" w:color="auto"/>
              <w:right w:val="single" w:sz="4" w:space="0" w:color="auto"/>
            </w:tcBorders>
            <w:hideMark/>
          </w:tcPr>
          <w:p w14:paraId="477B5EB8" w14:textId="77777777" w:rsidR="00402AD1" w:rsidRPr="00CA3C15" w:rsidRDefault="00402AD1" w:rsidP="00402AD1">
            <w:pPr>
              <w:pStyle w:val="Corpsdetexte"/>
              <w:spacing w:before="60" w:after="60"/>
              <w:rPr>
                <w:rFonts w:ascii="Arial" w:hAnsi="Arial"/>
                <w:b/>
                <w:sz w:val="20"/>
                <w:szCs w:val="20"/>
              </w:rPr>
            </w:pPr>
            <w:r w:rsidRPr="00CA3C15">
              <w:rPr>
                <w:rFonts w:ascii="Arial" w:hAnsi="Arial"/>
                <w:b/>
                <w:sz w:val="20"/>
                <w:szCs w:val="20"/>
              </w:rPr>
              <w:t>MENSUELLE</w:t>
            </w:r>
          </w:p>
        </w:tc>
      </w:tr>
      <w:tr w:rsidR="00402AD1" w:rsidRPr="00CA3C15" w14:paraId="10266F60" w14:textId="77777777" w:rsidTr="00402AD1">
        <w:trPr>
          <w:trHeight w:val="1202"/>
        </w:trPr>
        <w:tc>
          <w:tcPr>
            <w:tcW w:w="2302" w:type="dxa"/>
            <w:tcBorders>
              <w:top w:val="nil"/>
              <w:left w:val="single" w:sz="4" w:space="0" w:color="auto"/>
              <w:bottom w:val="single" w:sz="4" w:space="0" w:color="auto"/>
              <w:right w:val="single" w:sz="4" w:space="0" w:color="auto"/>
            </w:tcBorders>
          </w:tcPr>
          <w:p w14:paraId="4D49AA74" w14:textId="77777777" w:rsidR="00402AD1" w:rsidRPr="00CA3C15" w:rsidRDefault="00402AD1" w:rsidP="00402AD1">
            <w:pPr>
              <w:pStyle w:val="Corpsdetexte"/>
              <w:rPr>
                <w:rFonts w:ascii="Arial" w:hAnsi="Arial"/>
                <w:sz w:val="20"/>
                <w:szCs w:val="20"/>
              </w:rPr>
            </w:pPr>
          </w:p>
          <w:p w14:paraId="1E1D1536" w14:textId="77777777" w:rsidR="00402AD1" w:rsidRPr="00CA3C15" w:rsidRDefault="00402AD1" w:rsidP="00402AD1">
            <w:pPr>
              <w:pStyle w:val="Corpsdetexte"/>
              <w:rPr>
                <w:rFonts w:ascii="Arial" w:hAnsi="Arial"/>
                <w:sz w:val="20"/>
                <w:szCs w:val="20"/>
              </w:rPr>
            </w:pPr>
            <w:r w:rsidRPr="00CA3C15">
              <w:rPr>
                <w:rFonts w:ascii="Arial" w:hAnsi="Arial"/>
                <w:sz w:val="20"/>
                <w:szCs w:val="20"/>
              </w:rPr>
              <w:t>Nombre de visites</w:t>
            </w:r>
          </w:p>
          <w:p w14:paraId="5CC36FC3" w14:textId="77777777" w:rsidR="00402AD1" w:rsidRPr="00CA3C15" w:rsidRDefault="00402AD1" w:rsidP="00402AD1">
            <w:pPr>
              <w:pStyle w:val="Corpsdetexte"/>
              <w:rPr>
                <w:rFonts w:ascii="Arial" w:hAnsi="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50A3800E" w14:textId="77777777" w:rsidR="00402AD1" w:rsidRPr="00CA3C15" w:rsidRDefault="00402AD1" w:rsidP="00402AD1">
            <w:pPr>
              <w:pStyle w:val="Corpsdetexte"/>
              <w:rPr>
                <w:rFonts w:ascii="Arial" w:hAnsi="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2B74685D" w14:textId="77777777" w:rsidR="00402AD1" w:rsidRPr="00CA3C15" w:rsidRDefault="00402AD1" w:rsidP="00402AD1">
            <w:pPr>
              <w:pStyle w:val="Corpsdetexte"/>
              <w:rPr>
                <w:rFonts w:ascii="Arial" w:hAnsi="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2BD47202" w14:textId="77777777" w:rsidR="00402AD1" w:rsidRPr="00CA3C15" w:rsidRDefault="00402AD1" w:rsidP="00402AD1">
            <w:pPr>
              <w:pStyle w:val="Corpsdetexte"/>
              <w:rPr>
                <w:rFonts w:ascii="Arial" w:hAnsi="Arial"/>
                <w:sz w:val="20"/>
                <w:szCs w:val="20"/>
              </w:rPr>
            </w:pPr>
          </w:p>
        </w:tc>
      </w:tr>
    </w:tbl>
    <w:p w14:paraId="2D8B75A4" w14:textId="77777777" w:rsidR="00402AD1" w:rsidRPr="00CA3C15" w:rsidRDefault="00402AD1" w:rsidP="00402AD1">
      <w:pPr>
        <w:rPr>
          <w:b/>
          <w:u w:val="single"/>
        </w:rPr>
      </w:pPr>
    </w:p>
    <w:p w14:paraId="788F700D" w14:textId="77777777" w:rsidR="00197EA7" w:rsidRPr="00CA3C15" w:rsidRDefault="00197EA7" w:rsidP="00402AD1">
      <w:pPr>
        <w:rPr>
          <w:b/>
          <w:u w:val="single"/>
        </w:rPr>
      </w:pPr>
    </w:p>
    <w:p w14:paraId="045B5263" w14:textId="720151C2" w:rsidR="005E04B9" w:rsidRPr="00CA3C15" w:rsidRDefault="005E04B9" w:rsidP="005E04B9">
      <w:pPr>
        <w:rPr>
          <w:b/>
          <w:u w:val="single"/>
        </w:rPr>
      </w:pPr>
      <w:r w:rsidRPr="00CA3C15">
        <w:rPr>
          <w:b/>
          <w:u w:val="single"/>
        </w:rPr>
        <w:t xml:space="preserve">ARTICLE </w:t>
      </w:r>
      <w:r w:rsidR="00CA3C15" w:rsidRPr="00CA3C15">
        <w:rPr>
          <w:b/>
          <w:u w:val="single"/>
        </w:rPr>
        <w:t>11</w:t>
      </w:r>
      <w:r w:rsidRPr="00CA3C15">
        <w:rPr>
          <w:b/>
        </w:rPr>
        <w:t xml:space="preserve"> – CORRESPONDANTS</w:t>
      </w:r>
      <w:r w:rsidR="00CA3C15">
        <w:rPr>
          <w:b/>
        </w:rPr>
        <w:t xml:space="preserve"> </w:t>
      </w:r>
      <w:r w:rsidRPr="00CA3C15">
        <w:rPr>
          <w:b/>
        </w:rPr>
        <w:t>DU TITULAIRE</w:t>
      </w:r>
    </w:p>
    <w:p w14:paraId="3E744F9F" w14:textId="77777777" w:rsidR="005E04B9" w:rsidRPr="00CA3C15" w:rsidRDefault="005E04B9" w:rsidP="005E04B9">
      <w:pPr>
        <w:rPr>
          <w:b/>
        </w:rPr>
      </w:pPr>
    </w:p>
    <w:p w14:paraId="0F1F59D2" w14:textId="77777777" w:rsidR="005E04B9" w:rsidRPr="00CA3C15" w:rsidRDefault="005E04B9" w:rsidP="005E04B9">
      <w:pPr>
        <w:pStyle w:val="Corpsdetexte"/>
        <w:jc w:val="left"/>
        <w:rPr>
          <w:rFonts w:ascii="Arial" w:hAnsi="Arial"/>
          <w:sz w:val="20"/>
          <w:szCs w:val="20"/>
        </w:rPr>
      </w:pPr>
      <w:r w:rsidRPr="00CA3C15">
        <w:rPr>
          <w:rFonts w:ascii="Arial" w:hAnsi="Arial"/>
          <w:sz w:val="20"/>
          <w:szCs w:val="20"/>
        </w:rPr>
        <w:t>Le titulaire s’engage à désigner un correspondant titulaire et en cas d’absence, un correspondant suppléant par site afin de pouvoir transmettre les consignes auprès de chaque agent en poste.</w:t>
      </w:r>
    </w:p>
    <w:p w14:paraId="05554698" w14:textId="77777777" w:rsidR="005E04B9" w:rsidRPr="00CA3C15" w:rsidRDefault="005E04B9" w:rsidP="005E04B9">
      <w:pPr>
        <w:rPr>
          <w:b/>
          <w:color w:val="808080"/>
        </w:rPr>
      </w:pPr>
    </w:p>
    <w:p w14:paraId="40C5735A" w14:textId="7EDC85A3" w:rsidR="005E04B9" w:rsidRPr="00CA3C15" w:rsidRDefault="00CA3C15" w:rsidP="005E04B9">
      <w:pPr>
        <w:rPr>
          <w:b/>
          <w:color w:val="808080"/>
        </w:rPr>
      </w:pPr>
      <w:r>
        <w:rPr>
          <w:b/>
          <w:color w:val="808080"/>
        </w:rPr>
        <w:t>11</w:t>
      </w:r>
      <w:r w:rsidR="005E04B9" w:rsidRPr="00CA3C15">
        <w:rPr>
          <w:b/>
          <w:color w:val="808080"/>
        </w:rPr>
        <w:t>.1- Site du 15</w:t>
      </w:r>
      <w:r w:rsidR="005E04B9" w:rsidRPr="00CA3C15">
        <w:rPr>
          <w:b/>
          <w:color w:val="808080"/>
          <w:vertAlign w:val="superscript"/>
        </w:rPr>
        <w:t>e</w:t>
      </w:r>
      <w:r w:rsidR="00301014">
        <w:rPr>
          <w:b/>
          <w:color w:val="808080"/>
        </w:rPr>
        <w:t xml:space="preserve"> arrondissement,</w:t>
      </w:r>
      <w:r w:rsidR="005E04B9" w:rsidRPr="00CA3C15">
        <w:rPr>
          <w:b/>
          <w:color w:val="808080"/>
        </w:rPr>
        <w:t xml:space="preserve"> </w:t>
      </w:r>
      <w:r w:rsidR="00EB4925">
        <w:rPr>
          <w:b/>
          <w:color w:val="808080"/>
        </w:rPr>
        <w:t>50</w:t>
      </w:r>
      <w:r w:rsidR="005E04B9" w:rsidRPr="00CA3C15">
        <w:rPr>
          <w:b/>
          <w:color w:val="808080"/>
        </w:rPr>
        <w:t xml:space="preserve"> rue du Docteur Finlay , 75015 Paris</w:t>
      </w:r>
    </w:p>
    <w:p w14:paraId="71E72806" w14:textId="77777777" w:rsidR="005E04B9" w:rsidRPr="00CA3C15" w:rsidRDefault="005E04B9" w:rsidP="005E04B9">
      <w:pPr>
        <w:rPr>
          <w:color w:val="000000"/>
        </w:rPr>
      </w:pPr>
    </w:p>
    <w:p w14:paraId="4BF75056" w14:textId="77777777" w:rsidR="005E04B9" w:rsidRPr="00CA3C15" w:rsidRDefault="005E04B9" w:rsidP="005E04B9">
      <w:pPr>
        <w:rPr>
          <w:b/>
          <w:color w:val="000000"/>
          <w:u w:val="single"/>
        </w:rPr>
      </w:pPr>
      <w:r w:rsidRPr="00CA3C15">
        <w:rPr>
          <w:b/>
          <w:color w:val="000000"/>
          <w:u w:val="single"/>
        </w:rPr>
        <w:sym w:font="Wingdings" w:char="F0E8"/>
      </w:r>
      <w:r w:rsidRPr="00CA3C15">
        <w:rPr>
          <w:b/>
          <w:color w:val="000000"/>
          <w:u w:val="single"/>
        </w:rPr>
        <w:t xml:space="preserve"> COORDONNEES DU CORRESPONDANT TECHNIQUE</w:t>
      </w:r>
    </w:p>
    <w:p w14:paraId="69D1CB48"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742BFEFC" w14:textId="77777777" w:rsidTr="00A07709">
        <w:tc>
          <w:tcPr>
            <w:tcW w:w="4606" w:type="dxa"/>
          </w:tcPr>
          <w:p w14:paraId="30707368"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650825FC"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04A62026" w14:textId="77777777" w:rsidR="005E04B9" w:rsidRPr="00CA3C15" w:rsidRDefault="005E04B9" w:rsidP="00A07709">
            <w:pPr>
              <w:pStyle w:val="Pieddepage"/>
              <w:tabs>
                <w:tab w:val="clear" w:pos="4536"/>
                <w:tab w:val="clear" w:pos="9072"/>
              </w:tabs>
              <w:spacing w:before="80" w:after="80"/>
              <w:jc w:val="both"/>
            </w:pPr>
          </w:p>
        </w:tc>
      </w:tr>
      <w:tr w:rsidR="005E04B9" w:rsidRPr="00CA3C15" w14:paraId="247D04B8" w14:textId="77777777" w:rsidTr="00A07709">
        <w:tc>
          <w:tcPr>
            <w:tcW w:w="4606" w:type="dxa"/>
          </w:tcPr>
          <w:p w14:paraId="56E1F7B1"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35E81BBD"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1144AE0B" w14:textId="77777777" w:rsidTr="00A07709">
        <w:tc>
          <w:tcPr>
            <w:tcW w:w="4606" w:type="dxa"/>
          </w:tcPr>
          <w:p w14:paraId="6B2ABF43" w14:textId="77777777" w:rsidR="005E04B9" w:rsidRPr="00CA3C15" w:rsidRDefault="005E04B9" w:rsidP="00A07709">
            <w:pPr>
              <w:pStyle w:val="Pieddepage"/>
              <w:tabs>
                <w:tab w:val="clear" w:pos="4536"/>
                <w:tab w:val="clear" w:pos="9072"/>
              </w:tabs>
              <w:spacing w:before="80" w:after="80"/>
              <w:jc w:val="both"/>
            </w:pPr>
          </w:p>
        </w:tc>
        <w:tc>
          <w:tcPr>
            <w:tcW w:w="5172" w:type="dxa"/>
          </w:tcPr>
          <w:p w14:paraId="61F864EC" w14:textId="77777777" w:rsidR="005E04B9" w:rsidRPr="00CA3C15" w:rsidRDefault="005E04B9" w:rsidP="00A07709">
            <w:pPr>
              <w:pStyle w:val="Pieddepage"/>
              <w:tabs>
                <w:tab w:val="clear" w:pos="4536"/>
                <w:tab w:val="clear" w:pos="9072"/>
              </w:tabs>
              <w:spacing w:before="80" w:after="80"/>
              <w:jc w:val="both"/>
            </w:pPr>
          </w:p>
        </w:tc>
      </w:tr>
    </w:tbl>
    <w:p w14:paraId="12D59C96"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27E4F000" w14:textId="77777777" w:rsidR="005E04B9" w:rsidRPr="00CA3C15" w:rsidRDefault="005E04B9" w:rsidP="005E04B9">
      <w:pPr>
        <w:pStyle w:val="Pieddepage"/>
        <w:tabs>
          <w:tab w:val="clear" w:pos="4536"/>
          <w:tab w:val="clear" w:pos="9072"/>
        </w:tabs>
        <w:jc w:val="both"/>
      </w:pPr>
    </w:p>
    <w:p w14:paraId="14D7EABF" w14:textId="77777777" w:rsidR="005E04B9" w:rsidRPr="00CA3C15" w:rsidRDefault="005E04B9" w:rsidP="005E04B9">
      <w:pPr>
        <w:pStyle w:val="Pieddepage"/>
        <w:tabs>
          <w:tab w:val="clear" w:pos="4536"/>
          <w:tab w:val="clear" w:pos="9072"/>
        </w:tabs>
        <w:jc w:val="both"/>
      </w:pPr>
      <w:r w:rsidRPr="00CA3C15">
        <w:t>Courriel : ____________________</w:t>
      </w:r>
    </w:p>
    <w:p w14:paraId="3A556473" w14:textId="77777777" w:rsidR="005E04B9" w:rsidRDefault="005E04B9" w:rsidP="005E04B9">
      <w:pPr>
        <w:rPr>
          <w:color w:val="000000"/>
        </w:rPr>
      </w:pPr>
    </w:p>
    <w:p w14:paraId="1583DD5E" w14:textId="77777777" w:rsidR="00EB4925" w:rsidRDefault="00EB4925" w:rsidP="005E04B9">
      <w:pPr>
        <w:rPr>
          <w:color w:val="000000"/>
        </w:rPr>
      </w:pPr>
    </w:p>
    <w:p w14:paraId="0F41F77B" w14:textId="77777777" w:rsidR="00EB4925" w:rsidRDefault="00EB4925" w:rsidP="005E04B9">
      <w:pPr>
        <w:rPr>
          <w:color w:val="000000"/>
        </w:rPr>
      </w:pPr>
    </w:p>
    <w:p w14:paraId="0DCD65F7" w14:textId="77777777" w:rsidR="00EB4925" w:rsidRPr="00CA3C15" w:rsidRDefault="00EB4925" w:rsidP="005E04B9">
      <w:pPr>
        <w:rPr>
          <w:color w:val="000000"/>
        </w:rPr>
      </w:pPr>
    </w:p>
    <w:p w14:paraId="5D9460A6" w14:textId="77777777" w:rsidR="005E04B9" w:rsidRPr="00CA3C15" w:rsidRDefault="005E04B9" w:rsidP="005E04B9">
      <w:pPr>
        <w:rPr>
          <w:b/>
          <w:color w:val="000000"/>
          <w:u w:val="single"/>
        </w:rPr>
      </w:pPr>
      <w:r w:rsidRPr="00CA3C15">
        <w:rPr>
          <w:b/>
          <w:color w:val="000000"/>
          <w:u w:val="single"/>
        </w:rPr>
        <w:sym w:font="Wingdings" w:char="F0E8"/>
      </w:r>
      <w:r w:rsidRPr="00CA3C15">
        <w:rPr>
          <w:b/>
          <w:color w:val="000000"/>
          <w:u w:val="single"/>
        </w:rPr>
        <w:t xml:space="preserve"> COORDONNEES DU SUPPLEANT DU CORRESPONDANT TECHNIQUE</w:t>
      </w:r>
    </w:p>
    <w:p w14:paraId="204CB62B"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4EFDADE9" w14:textId="77777777" w:rsidTr="00A07709">
        <w:tc>
          <w:tcPr>
            <w:tcW w:w="4606" w:type="dxa"/>
          </w:tcPr>
          <w:p w14:paraId="39F55EBF"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15409809"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6A155228" w14:textId="77777777" w:rsidR="005E04B9" w:rsidRPr="00CA3C15" w:rsidRDefault="005E04B9" w:rsidP="00A07709">
            <w:pPr>
              <w:pStyle w:val="Pieddepage"/>
              <w:tabs>
                <w:tab w:val="clear" w:pos="4536"/>
                <w:tab w:val="clear" w:pos="9072"/>
              </w:tabs>
              <w:spacing w:before="80" w:after="80"/>
              <w:jc w:val="both"/>
            </w:pPr>
          </w:p>
        </w:tc>
      </w:tr>
      <w:tr w:rsidR="005E04B9" w:rsidRPr="00CA3C15" w14:paraId="4C30DEC2" w14:textId="77777777" w:rsidTr="00A07709">
        <w:tc>
          <w:tcPr>
            <w:tcW w:w="4606" w:type="dxa"/>
          </w:tcPr>
          <w:p w14:paraId="75059444"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7215DFA0"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01EE6568" w14:textId="77777777" w:rsidTr="00A07709">
        <w:tc>
          <w:tcPr>
            <w:tcW w:w="4606" w:type="dxa"/>
          </w:tcPr>
          <w:p w14:paraId="09DE8608" w14:textId="77777777" w:rsidR="005E04B9" w:rsidRPr="00CA3C15" w:rsidRDefault="005E04B9" w:rsidP="00A07709">
            <w:pPr>
              <w:pStyle w:val="Pieddepage"/>
              <w:tabs>
                <w:tab w:val="clear" w:pos="4536"/>
                <w:tab w:val="clear" w:pos="9072"/>
              </w:tabs>
              <w:spacing w:before="80" w:after="80"/>
              <w:jc w:val="both"/>
            </w:pPr>
          </w:p>
        </w:tc>
        <w:tc>
          <w:tcPr>
            <w:tcW w:w="5172" w:type="dxa"/>
          </w:tcPr>
          <w:p w14:paraId="38C8944F" w14:textId="77777777" w:rsidR="005E04B9" w:rsidRPr="00CA3C15" w:rsidRDefault="005E04B9" w:rsidP="00A07709">
            <w:pPr>
              <w:pStyle w:val="Pieddepage"/>
              <w:tabs>
                <w:tab w:val="clear" w:pos="4536"/>
                <w:tab w:val="clear" w:pos="9072"/>
              </w:tabs>
              <w:spacing w:before="80" w:after="80"/>
              <w:jc w:val="both"/>
            </w:pPr>
          </w:p>
        </w:tc>
      </w:tr>
    </w:tbl>
    <w:p w14:paraId="31B4FDEE"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077E6151" w14:textId="77777777" w:rsidR="005E04B9" w:rsidRPr="00CA3C15" w:rsidRDefault="005E04B9" w:rsidP="005E04B9">
      <w:pPr>
        <w:pStyle w:val="Pieddepage"/>
        <w:tabs>
          <w:tab w:val="clear" w:pos="4536"/>
          <w:tab w:val="clear" w:pos="9072"/>
        </w:tabs>
        <w:jc w:val="both"/>
      </w:pPr>
    </w:p>
    <w:p w14:paraId="16682058" w14:textId="77777777" w:rsidR="005E04B9" w:rsidRPr="00CA3C15" w:rsidRDefault="005E04B9" w:rsidP="005E04B9">
      <w:pPr>
        <w:pStyle w:val="Pieddepage"/>
        <w:tabs>
          <w:tab w:val="clear" w:pos="4536"/>
          <w:tab w:val="clear" w:pos="9072"/>
        </w:tabs>
        <w:jc w:val="both"/>
      </w:pPr>
      <w:r w:rsidRPr="00CA3C15">
        <w:t>Courriel : ____________________</w:t>
      </w:r>
    </w:p>
    <w:p w14:paraId="39416FE2" w14:textId="77777777" w:rsidR="00CA3C15" w:rsidRDefault="00CA3C15" w:rsidP="005E04B9">
      <w:pPr>
        <w:rPr>
          <w:color w:val="000000"/>
        </w:rPr>
      </w:pPr>
    </w:p>
    <w:p w14:paraId="1E6DF3B7" w14:textId="77777777" w:rsidR="00CA3C15" w:rsidRPr="00CA3C15" w:rsidRDefault="00CA3C15" w:rsidP="005E04B9">
      <w:pPr>
        <w:rPr>
          <w:color w:val="000000"/>
        </w:rPr>
      </w:pPr>
    </w:p>
    <w:p w14:paraId="2FFA268B" w14:textId="22968418" w:rsidR="005E04B9" w:rsidRPr="00CA3C15" w:rsidRDefault="00CA3C15" w:rsidP="005E04B9">
      <w:pPr>
        <w:rPr>
          <w:b/>
          <w:color w:val="808080"/>
        </w:rPr>
      </w:pPr>
      <w:r>
        <w:rPr>
          <w:b/>
          <w:color w:val="808080"/>
        </w:rPr>
        <w:t>11</w:t>
      </w:r>
      <w:r w:rsidR="005E04B9" w:rsidRPr="00CA3C15">
        <w:rPr>
          <w:b/>
          <w:color w:val="808080"/>
        </w:rPr>
        <w:t>.2- Site du 19</w:t>
      </w:r>
      <w:r w:rsidR="005E04B9" w:rsidRPr="00CA3C15">
        <w:rPr>
          <w:b/>
          <w:color w:val="808080"/>
          <w:vertAlign w:val="superscript"/>
        </w:rPr>
        <w:t>e</w:t>
      </w:r>
      <w:r w:rsidR="005E04B9" w:rsidRPr="00CA3C15">
        <w:rPr>
          <w:b/>
          <w:color w:val="808080"/>
        </w:rPr>
        <w:t xml:space="preserve"> arrondissement, 67</w:t>
      </w:r>
      <w:r w:rsidR="00EB4925">
        <w:rPr>
          <w:b/>
          <w:color w:val="808080"/>
        </w:rPr>
        <w:t>/69</w:t>
      </w:r>
      <w:r w:rsidR="005E04B9" w:rsidRPr="00CA3C15">
        <w:rPr>
          <w:b/>
          <w:color w:val="808080"/>
        </w:rPr>
        <w:t xml:space="preserve"> Avenue Jean Jaurès </w:t>
      </w:r>
    </w:p>
    <w:p w14:paraId="2AA56868" w14:textId="77777777" w:rsidR="005E04B9" w:rsidRPr="00CA3C15" w:rsidRDefault="005E04B9" w:rsidP="005E04B9">
      <w:pPr>
        <w:rPr>
          <w:b/>
          <w:i/>
          <w:color w:val="000000"/>
          <w:u w:val="single"/>
        </w:rPr>
      </w:pPr>
    </w:p>
    <w:p w14:paraId="26A32351" w14:textId="77777777" w:rsidR="005E04B9" w:rsidRPr="00CA3C15" w:rsidRDefault="005E04B9" w:rsidP="005E04B9">
      <w:pPr>
        <w:rPr>
          <w:b/>
          <w:color w:val="000000"/>
          <w:u w:val="single"/>
        </w:rPr>
      </w:pPr>
      <w:r w:rsidRPr="00CA3C15">
        <w:rPr>
          <w:b/>
          <w:color w:val="000000"/>
          <w:u w:val="single"/>
        </w:rPr>
        <w:sym w:font="Wingdings" w:char="F0E8"/>
      </w:r>
      <w:r w:rsidRPr="00CA3C15">
        <w:rPr>
          <w:b/>
          <w:color w:val="000000"/>
          <w:u w:val="single"/>
        </w:rPr>
        <w:t xml:space="preserve"> COORDONNEES DU CORRESPONDANT TECHNIQUE</w:t>
      </w:r>
    </w:p>
    <w:p w14:paraId="5B8EA37B"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08206390" w14:textId="77777777" w:rsidTr="00A07709">
        <w:tc>
          <w:tcPr>
            <w:tcW w:w="4606" w:type="dxa"/>
          </w:tcPr>
          <w:p w14:paraId="0A228359"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6915A2C1"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7E11B381" w14:textId="77777777" w:rsidR="005E04B9" w:rsidRPr="00CA3C15" w:rsidRDefault="005E04B9" w:rsidP="00A07709">
            <w:pPr>
              <w:pStyle w:val="Pieddepage"/>
              <w:tabs>
                <w:tab w:val="clear" w:pos="4536"/>
                <w:tab w:val="clear" w:pos="9072"/>
              </w:tabs>
              <w:spacing w:before="80" w:after="80"/>
              <w:jc w:val="both"/>
            </w:pPr>
          </w:p>
        </w:tc>
      </w:tr>
      <w:tr w:rsidR="005E04B9" w:rsidRPr="00CA3C15" w14:paraId="2CD50E1A" w14:textId="77777777" w:rsidTr="00A07709">
        <w:tc>
          <w:tcPr>
            <w:tcW w:w="4606" w:type="dxa"/>
          </w:tcPr>
          <w:p w14:paraId="5D983CFD"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3468A029"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7F202841" w14:textId="77777777" w:rsidTr="00A07709">
        <w:tc>
          <w:tcPr>
            <w:tcW w:w="4606" w:type="dxa"/>
          </w:tcPr>
          <w:p w14:paraId="048AC0AF" w14:textId="77777777" w:rsidR="005E04B9" w:rsidRPr="00CA3C15" w:rsidRDefault="005E04B9" w:rsidP="00A07709">
            <w:pPr>
              <w:pStyle w:val="Pieddepage"/>
              <w:tabs>
                <w:tab w:val="clear" w:pos="4536"/>
                <w:tab w:val="clear" w:pos="9072"/>
              </w:tabs>
              <w:spacing w:before="80" w:after="80"/>
              <w:jc w:val="both"/>
            </w:pPr>
          </w:p>
        </w:tc>
        <w:tc>
          <w:tcPr>
            <w:tcW w:w="5172" w:type="dxa"/>
          </w:tcPr>
          <w:p w14:paraId="5A0EA6C1" w14:textId="77777777" w:rsidR="005E04B9" w:rsidRPr="00CA3C15" w:rsidRDefault="005E04B9" w:rsidP="00A07709">
            <w:pPr>
              <w:pStyle w:val="Pieddepage"/>
              <w:tabs>
                <w:tab w:val="clear" w:pos="4536"/>
                <w:tab w:val="clear" w:pos="9072"/>
              </w:tabs>
              <w:spacing w:before="80" w:after="80"/>
              <w:jc w:val="both"/>
            </w:pPr>
          </w:p>
        </w:tc>
      </w:tr>
    </w:tbl>
    <w:p w14:paraId="0FB54645"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385573E6" w14:textId="77777777" w:rsidR="005E04B9" w:rsidRPr="00CA3C15" w:rsidRDefault="005E04B9" w:rsidP="005E04B9">
      <w:pPr>
        <w:pStyle w:val="Pieddepage"/>
        <w:tabs>
          <w:tab w:val="clear" w:pos="4536"/>
          <w:tab w:val="clear" w:pos="9072"/>
        </w:tabs>
        <w:jc w:val="both"/>
      </w:pPr>
    </w:p>
    <w:p w14:paraId="414C0630" w14:textId="77777777" w:rsidR="005E04B9" w:rsidRPr="00CA3C15" w:rsidRDefault="005E04B9" w:rsidP="005E04B9">
      <w:pPr>
        <w:pStyle w:val="Pieddepage"/>
        <w:tabs>
          <w:tab w:val="clear" w:pos="4536"/>
          <w:tab w:val="clear" w:pos="9072"/>
        </w:tabs>
        <w:jc w:val="both"/>
      </w:pPr>
      <w:r w:rsidRPr="00CA3C15">
        <w:t>Courriel : ____________________</w:t>
      </w:r>
    </w:p>
    <w:p w14:paraId="1C962BCB" w14:textId="77777777" w:rsidR="005E04B9" w:rsidRPr="00CA3C15" w:rsidRDefault="005E04B9" w:rsidP="005E04B9">
      <w:pPr>
        <w:rPr>
          <w:color w:val="000000"/>
        </w:rPr>
      </w:pPr>
    </w:p>
    <w:p w14:paraId="481AC1BE" w14:textId="77777777" w:rsidR="005E04B9" w:rsidRPr="00CA3C15" w:rsidRDefault="005E04B9" w:rsidP="005E04B9">
      <w:pPr>
        <w:rPr>
          <w:color w:val="000000"/>
        </w:rPr>
      </w:pPr>
    </w:p>
    <w:p w14:paraId="45877C4D" w14:textId="77777777" w:rsidR="005E04B9" w:rsidRPr="00CA3C15" w:rsidRDefault="005E04B9" w:rsidP="005E04B9">
      <w:pPr>
        <w:rPr>
          <w:b/>
          <w:color w:val="000000"/>
          <w:u w:val="single"/>
        </w:rPr>
      </w:pPr>
      <w:r w:rsidRPr="00CA3C15">
        <w:rPr>
          <w:b/>
          <w:color w:val="000000"/>
          <w:u w:val="single"/>
        </w:rPr>
        <w:sym w:font="Wingdings" w:char="F0E8"/>
      </w:r>
      <w:r w:rsidRPr="00CA3C15">
        <w:rPr>
          <w:b/>
          <w:color w:val="000000"/>
          <w:u w:val="single"/>
        </w:rPr>
        <w:t xml:space="preserve"> COORDONNEES DU SUPPLEANT DU CORRESPONDANT TECHNIQUE</w:t>
      </w:r>
    </w:p>
    <w:p w14:paraId="79B86D7C"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37B09CF7" w14:textId="77777777" w:rsidTr="00A07709">
        <w:tc>
          <w:tcPr>
            <w:tcW w:w="4606" w:type="dxa"/>
          </w:tcPr>
          <w:p w14:paraId="334D343F"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33DA14A7"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5057143F" w14:textId="77777777" w:rsidR="005E04B9" w:rsidRPr="00CA3C15" w:rsidRDefault="005E04B9" w:rsidP="00A07709">
            <w:pPr>
              <w:pStyle w:val="Pieddepage"/>
              <w:tabs>
                <w:tab w:val="clear" w:pos="4536"/>
                <w:tab w:val="clear" w:pos="9072"/>
              </w:tabs>
              <w:spacing w:before="80" w:after="80"/>
              <w:jc w:val="both"/>
            </w:pPr>
          </w:p>
        </w:tc>
      </w:tr>
      <w:tr w:rsidR="005E04B9" w:rsidRPr="00CA3C15" w14:paraId="2A12DBC3" w14:textId="77777777" w:rsidTr="00A07709">
        <w:tc>
          <w:tcPr>
            <w:tcW w:w="4606" w:type="dxa"/>
          </w:tcPr>
          <w:p w14:paraId="0D826EAC"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5FDC8623"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4810B5C2" w14:textId="77777777" w:rsidTr="00A07709">
        <w:tc>
          <w:tcPr>
            <w:tcW w:w="4606" w:type="dxa"/>
          </w:tcPr>
          <w:p w14:paraId="308582A9" w14:textId="77777777" w:rsidR="005E04B9" w:rsidRPr="00CA3C15" w:rsidRDefault="005E04B9" w:rsidP="00A07709">
            <w:pPr>
              <w:pStyle w:val="Pieddepage"/>
              <w:tabs>
                <w:tab w:val="clear" w:pos="4536"/>
                <w:tab w:val="clear" w:pos="9072"/>
              </w:tabs>
              <w:spacing w:before="80" w:after="80"/>
              <w:jc w:val="both"/>
            </w:pPr>
          </w:p>
        </w:tc>
        <w:tc>
          <w:tcPr>
            <w:tcW w:w="5172" w:type="dxa"/>
          </w:tcPr>
          <w:p w14:paraId="0CF2576D" w14:textId="77777777" w:rsidR="005E04B9" w:rsidRPr="00CA3C15" w:rsidRDefault="005E04B9" w:rsidP="00A07709">
            <w:pPr>
              <w:pStyle w:val="Pieddepage"/>
              <w:tabs>
                <w:tab w:val="clear" w:pos="4536"/>
                <w:tab w:val="clear" w:pos="9072"/>
              </w:tabs>
              <w:spacing w:before="80" w:after="80"/>
              <w:jc w:val="both"/>
            </w:pPr>
          </w:p>
        </w:tc>
      </w:tr>
    </w:tbl>
    <w:p w14:paraId="4419A00E"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261E04FD" w14:textId="77777777" w:rsidR="005E04B9" w:rsidRPr="00CA3C15" w:rsidRDefault="005E04B9" w:rsidP="005E04B9">
      <w:pPr>
        <w:rPr>
          <w:b/>
          <w:i/>
          <w:color w:val="000000"/>
          <w:u w:val="single"/>
        </w:rPr>
      </w:pPr>
    </w:p>
    <w:p w14:paraId="68B237D2" w14:textId="77777777" w:rsidR="005E04B9" w:rsidRPr="00CA3C15" w:rsidRDefault="005E04B9" w:rsidP="005E04B9">
      <w:pPr>
        <w:rPr>
          <w:b/>
          <w:i/>
          <w:color w:val="000000"/>
          <w:u w:val="single"/>
        </w:rPr>
      </w:pPr>
    </w:p>
    <w:p w14:paraId="63717C83" w14:textId="5FEF0727" w:rsidR="005E04B9" w:rsidRPr="00CA3C15" w:rsidRDefault="00CA3C15" w:rsidP="005E04B9">
      <w:pPr>
        <w:rPr>
          <w:b/>
          <w:color w:val="808080"/>
        </w:rPr>
      </w:pPr>
      <w:r>
        <w:rPr>
          <w:b/>
          <w:color w:val="808080"/>
        </w:rPr>
        <w:t>11</w:t>
      </w:r>
      <w:r w:rsidR="005E04B9" w:rsidRPr="00CA3C15">
        <w:rPr>
          <w:b/>
          <w:color w:val="808080"/>
        </w:rPr>
        <w:t>.3- Site du 13</w:t>
      </w:r>
      <w:r w:rsidR="005E04B9" w:rsidRPr="00CA3C15">
        <w:rPr>
          <w:b/>
          <w:color w:val="808080"/>
          <w:vertAlign w:val="superscript"/>
        </w:rPr>
        <w:t>e</w:t>
      </w:r>
      <w:r w:rsidR="005E04B9" w:rsidRPr="00CA3C15">
        <w:rPr>
          <w:b/>
          <w:color w:val="808080"/>
        </w:rPr>
        <w:t xml:space="preserve"> arrondissement, 101 rue Nationale </w:t>
      </w:r>
    </w:p>
    <w:p w14:paraId="13C2A28E" w14:textId="77777777" w:rsidR="005E04B9" w:rsidRPr="00CA3C15" w:rsidRDefault="005E04B9" w:rsidP="005E04B9">
      <w:pPr>
        <w:rPr>
          <w:b/>
          <w:color w:val="808080"/>
        </w:rPr>
      </w:pPr>
    </w:p>
    <w:p w14:paraId="2CE2E9D1" w14:textId="77777777" w:rsidR="005E04B9" w:rsidRPr="00CA3C15" w:rsidRDefault="005E04B9" w:rsidP="005E04B9">
      <w:pPr>
        <w:rPr>
          <w:b/>
          <w:color w:val="000000"/>
          <w:u w:val="single"/>
        </w:rPr>
      </w:pPr>
      <w:r w:rsidRPr="00CA3C15">
        <w:rPr>
          <w:b/>
          <w:color w:val="000000"/>
          <w:u w:val="single"/>
        </w:rPr>
        <w:sym w:font="Wingdings" w:char="F0E8"/>
      </w:r>
      <w:r w:rsidRPr="00CA3C15">
        <w:rPr>
          <w:b/>
          <w:color w:val="000000"/>
          <w:u w:val="single"/>
        </w:rPr>
        <w:t xml:space="preserve"> COORDONNEES DU CORRESPONDANT TECHNIQUE</w:t>
      </w:r>
    </w:p>
    <w:p w14:paraId="1830D4AA"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375959E7" w14:textId="77777777" w:rsidTr="00A07709">
        <w:tc>
          <w:tcPr>
            <w:tcW w:w="4606" w:type="dxa"/>
          </w:tcPr>
          <w:p w14:paraId="245B3A27"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5AD2AD14"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5F46B9F8" w14:textId="77777777" w:rsidR="005E04B9" w:rsidRPr="00CA3C15" w:rsidRDefault="005E04B9" w:rsidP="00A07709">
            <w:pPr>
              <w:pStyle w:val="Pieddepage"/>
              <w:tabs>
                <w:tab w:val="clear" w:pos="4536"/>
                <w:tab w:val="clear" w:pos="9072"/>
              </w:tabs>
              <w:spacing w:before="80" w:after="80"/>
              <w:jc w:val="both"/>
            </w:pPr>
          </w:p>
        </w:tc>
      </w:tr>
      <w:tr w:rsidR="005E04B9" w:rsidRPr="00CA3C15" w14:paraId="6B8CE98F" w14:textId="77777777" w:rsidTr="00A07709">
        <w:tc>
          <w:tcPr>
            <w:tcW w:w="4606" w:type="dxa"/>
          </w:tcPr>
          <w:p w14:paraId="79DAC197"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5841B36B"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28ED5BC0" w14:textId="77777777" w:rsidTr="00A07709">
        <w:tc>
          <w:tcPr>
            <w:tcW w:w="4606" w:type="dxa"/>
          </w:tcPr>
          <w:p w14:paraId="17E8FD0D" w14:textId="77777777" w:rsidR="005E04B9" w:rsidRPr="00CA3C15" w:rsidRDefault="005E04B9" w:rsidP="00A07709">
            <w:pPr>
              <w:pStyle w:val="Pieddepage"/>
              <w:tabs>
                <w:tab w:val="clear" w:pos="4536"/>
                <w:tab w:val="clear" w:pos="9072"/>
              </w:tabs>
              <w:spacing w:before="80" w:after="80"/>
              <w:jc w:val="both"/>
            </w:pPr>
          </w:p>
        </w:tc>
        <w:tc>
          <w:tcPr>
            <w:tcW w:w="5172" w:type="dxa"/>
          </w:tcPr>
          <w:p w14:paraId="604096FD" w14:textId="77777777" w:rsidR="005E04B9" w:rsidRPr="00CA3C15" w:rsidRDefault="005E04B9" w:rsidP="00A07709">
            <w:pPr>
              <w:pStyle w:val="Pieddepage"/>
              <w:tabs>
                <w:tab w:val="clear" w:pos="4536"/>
                <w:tab w:val="clear" w:pos="9072"/>
              </w:tabs>
              <w:spacing w:before="80" w:after="80"/>
              <w:jc w:val="both"/>
            </w:pPr>
          </w:p>
        </w:tc>
      </w:tr>
    </w:tbl>
    <w:p w14:paraId="34E5A78C"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695974AF" w14:textId="77777777" w:rsidR="005E04B9" w:rsidRPr="00CA3C15" w:rsidRDefault="005E04B9" w:rsidP="005E04B9">
      <w:pPr>
        <w:pStyle w:val="Pieddepage"/>
        <w:tabs>
          <w:tab w:val="clear" w:pos="4536"/>
          <w:tab w:val="clear" w:pos="9072"/>
        </w:tabs>
        <w:jc w:val="both"/>
      </w:pPr>
    </w:p>
    <w:p w14:paraId="27DE3AB6" w14:textId="77777777" w:rsidR="005E04B9" w:rsidRPr="00CA3C15" w:rsidRDefault="005E04B9" w:rsidP="005E04B9">
      <w:pPr>
        <w:pStyle w:val="Pieddepage"/>
        <w:tabs>
          <w:tab w:val="clear" w:pos="4536"/>
          <w:tab w:val="clear" w:pos="9072"/>
        </w:tabs>
        <w:jc w:val="both"/>
      </w:pPr>
      <w:r w:rsidRPr="00CA3C15">
        <w:t>Courriel : ____________________</w:t>
      </w:r>
    </w:p>
    <w:p w14:paraId="137F297E" w14:textId="77777777" w:rsidR="005E04B9" w:rsidRPr="00CA3C15" w:rsidRDefault="005E04B9" w:rsidP="005E04B9">
      <w:pPr>
        <w:rPr>
          <w:color w:val="000000"/>
        </w:rPr>
      </w:pPr>
    </w:p>
    <w:p w14:paraId="1067844B" w14:textId="77777777" w:rsidR="005E04B9" w:rsidRDefault="005E04B9" w:rsidP="005E04B9">
      <w:pPr>
        <w:rPr>
          <w:color w:val="000000"/>
        </w:rPr>
      </w:pPr>
    </w:p>
    <w:p w14:paraId="30859D8D" w14:textId="77777777" w:rsidR="00EB4925" w:rsidRDefault="00EB4925" w:rsidP="005E04B9">
      <w:pPr>
        <w:rPr>
          <w:color w:val="000000"/>
        </w:rPr>
      </w:pPr>
    </w:p>
    <w:p w14:paraId="5F5B8F6F" w14:textId="77777777" w:rsidR="00EB4925" w:rsidRDefault="00EB4925" w:rsidP="005E04B9">
      <w:pPr>
        <w:rPr>
          <w:color w:val="000000"/>
        </w:rPr>
      </w:pPr>
    </w:p>
    <w:p w14:paraId="63A0CFD4" w14:textId="77777777" w:rsidR="00EB4925" w:rsidRDefault="00EB4925" w:rsidP="005E04B9">
      <w:pPr>
        <w:rPr>
          <w:color w:val="000000"/>
        </w:rPr>
      </w:pPr>
    </w:p>
    <w:p w14:paraId="7E230243" w14:textId="77777777" w:rsidR="00EB4925" w:rsidRPr="00CA3C15" w:rsidRDefault="00EB4925" w:rsidP="005E04B9">
      <w:pPr>
        <w:rPr>
          <w:color w:val="000000"/>
        </w:rPr>
      </w:pPr>
    </w:p>
    <w:p w14:paraId="6E4AE997" w14:textId="77777777" w:rsidR="005E04B9" w:rsidRPr="00CA3C15" w:rsidRDefault="005E04B9" w:rsidP="005E04B9">
      <w:pPr>
        <w:rPr>
          <w:b/>
          <w:color w:val="000000"/>
          <w:u w:val="single"/>
        </w:rPr>
      </w:pPr>
      <w:r w:rsidRPr="00CA3C15">
        <w:rPr>
          <w:b/>
          <w:color w:val="000000"/>
          <w:u w:val="single"/>
        </w:rPr>
        <w:lastRenderedPageBreak/>
        <w:sym w:font="Wingdings" w:char="F0E8"/>
      </w:r>
      <w:r w:rsidRPr="00CA3C15">
        <w:rPr>
          <w:b/>
          <w:color w:val="000000"/>
          <w:u w:val="single"/>
        </w:rPr>
        <w:t xml:space="preserve"> COORDONNEES DU SUPPLEANT DU CORRESPONDANT TECHNIQUE</w:t>
      </w:r>
    </w:p>
    <w:p w14:paraId="4AF03679"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4CB09D23" w14:textId="77777777" w:rsidTr="00A07709">
        <w:tc>
          <w:tcPr>
            <w:tcW w:w="4606" w:type="dxa"/>
          </w:tcPr>
          <w:p w14:paraId="7C669A18"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07327845"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363C91C2" w14:textId="77777777" w:rsidR="005E04B9" w:rsidRPr="00CA3C15" w:rsidRDefault="005E04B9" w:rsidP="00A07709">
            <w:pPr>
              <w:pStyle w:val="Pieddepage"/>
              <w:tabs>
                <w:tab w:val="clear" w:pos="4536"/>
                <w:tab w:val="clear" w:pos="9072"/>
              </w:tabs>
              <w:spacing w:before="80" w:after="80"/>
              <w:jc w:val="both"/>
            </w:pPr>
          </w:p>
        </w:tc>
      </w:tr>
      <w:tr w:rsidR="005E04B9" w:rsidRPr="00CA3C15" w14:paraId="1F5E7C87" w14:textId="77777777" w:rsidTr="00A07709">
        <w:tc>
          <w:tcPr>
            <w:tcW w:w="4606" w:type="dxa"/>
          </w:tcPr>
          <w:p w14:paraId="2E892381"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5E23D2E5"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5DDB1908" w14:textId="77777777" w:rsidTr="00A07709">
        <w:tc>
          <w:tcPr>
            <w:tcW w:w="4606" w:type="dxa"/>
          </w:tcPr>
          <w:p w14:paraId="06DBF8A6" w14:textId="77777777" w:rsidR="005E04B9" w:rsidRPr="00CA3C15" w:rsidRDefault="005E04B9" w:rsidP="00A07709">
            <w:pPr>
              <w:pStyle w:val="Pieddepage"/>
              <w:tabs>
                <w:tab w:val="clear" w:pos="4536"/>
                <w:tab w:val="clear" w:pos="9072"/>
              </w:tabs>
              <w:spacing w:before="80" w:after="80"/>
              <w:jc w:val="both"/>
            </w:pPr>
          </w:p>
        </w:tc>
        <w:tc>
          <w:tcPr>
            <w:tcW w:w="5172" w:type="dxa"/>
          </w:tcPr>
          <w:p w14:paraId="3FDEB539" w14:textId="77777777" w:rsidR="005E04B9" w:rsidRPr="00CA3C15" w:rsidRDefault="005E04B9" w:rsidP="00A07709">
            <w:pPr>
              <w:pStyle w:val="Pieddepage"/>
              <w:tabs>
                <w:tab w:val="clear" w:pos="4536"/>
                <w:tab w:val="clear" w:pos="9072"/>
              </w:tabs>
              <w:spacing w:before="80" w:after="80"/>
              <w:jc w:val="both"/>
            </w:pPr>
          </w:p>
        </w:tc>
      </w:tr>
    </w:tbl>
    <w:p w14:paraId="395C3321"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2122500F" w14:textId="77777777" w:rsidR="005E04B9" w:rsidRPr="00CA3C15" w:rsidRDefault="005E04B9" w:rsidP="005E04B9">
      <w:pPr>
        <w:rPr>
          <w:b/>
          <w:i/>
          <w:color w:val="000000"/>
          <w:u w:val="single"/>
        </w:rPr>
      </w:pPr>
    </w:p>
    <w:p w14:paraId="3C660579" w14:textId="77777777" w:rsidR="005E04B9" w:rsidRPr="00CA3C15" w:rsidRDefault="005E04B9" w:rsidP="005E04B9">
      <w:pPr>
        <w:rPr>
          <w:b/>
          <w:i/>
          <w:color w:val="000000"/>
          <w:u w:val="single"/>
        </w:rPr>
      </w:pPr>
    </w:p>
    <w:p w14:paraId="30ECCB60" w14:textId="77777777" w:rsidR="005E04B9" w:rsidRPr="00CA3C15" w:rsidRDefault="005E04B9" w:rsidP="005E04B9">
      <w:pPr>
        <w:pStyle w:val="Pieddepage"/>
        <w:tabs>
          <w:tab w:val="clear" w:pos="4536"/>
          <w:tab w:val="clear" w:pos="9072"/>
        </w:tabs>
        <w:jc w:val="both"/>
      </w:pPr>
      <w:r w:rsidRPr="00CA3C15">
        <w:t>Courriel : ____________________</w:t>
      </w:r>
    </w:p>
    <w:p w14:paraId="41263BD3" w14:textId="77777777" w:rsidR="00CA3C15" w:rsidRDefault="00CA3C15" w:rsidP="005E04B9">
      <w:pPr>
        <w:rPr>
          <w:b/>
          <w:i/>
          <w:color w:val="000000"/>
          <w:u w:val="single"/>
        </w:rPr>
      </w:pPr>
    </w:p>
    <w:p w14:paraId="3A6C42DA" w14:textId="77777777" w:rsidR="00EB4925" w:rsidRPr="00CA3C15" w:rsidRDefault="00EB4925" w:rsidP="005E04B9">
      <w:pPr>
        <w:rPr>
          <w:b/>
          <w:i/>
          <w:color w:val="000000"/>
          <w:u w:val="single"/>
        </w:rPr>
      </w:pPr>
    </w:p>
    <w:p w14:paraId="2CCA854F" w14:textId="7C306CBC" w:rsidR="005E04B9" w:rsidRPr="00CA3C15" w:rsidRDefault="00CA3C15" w:rsidP="005E04B9">
      <w:pPr>
        <w:rPr>
          <w:b/>
          <w:color w:val="808080"/>
        </w:rPr>
      </w:pPr>
      <w:r>
        <w:rPr>
          <w:b/>
          <w:color w:val="808080"/>
        </w:rPr>
        <w:t>11</w:t>
      </w:r>
      <w:r w:rsidR="005E04B9" w:rsidRPr="00CA3C15">
        <w:rPr>
          <w:b/>
          <w:color w:val="808080"/>
        </w:rPr>
        <w:t>.4- Site du 18</w:t>
      </w:r>
      <w:r w:rsidR="005E04B9" w:rsidRPr="00CA3C15">
        <w:rPr>
          <w:b/>
          <w:color w:val="808080"/>
          <w:vertAlign w:val="superscript"/>
        </w:rPr>
        <w:t>e</w:t>
      </w:r>
      <w:r w:rsidR="005E04B9" w:rsidRPr="00CA3C15">
        <w:rPr>
          <w:b/>
          <w:color w:val="808080"/>
        </w:rPr>
        <w:t xml:space="preserve">  arrondissement,</w:t>
      </w:r>
      <w:r w:rsidR="00301014">
        <w:rPr>
          <w:b/>
          <w:color w:val="808080"/>
        </w:rPr>
        <w:t xml:space="preserve"> </w:t>
      </w:r>
      <w:r w:rsidR="005E04B9" w:rsidRPr="00CA3C15">
        <w:rPr>
          <w:b/>
          <w:color w:val="808080"/>
        </w:rPr>
        <w:t>4</w:t>
      </w:r>
      <w:r w:rsidR="00301014">
        <w:rPr>
          <w:b/>
          <w:color w:val="808080"/>
        </w:rPr>
        <w:t xml:space="preserve">7 rue de la Chapelle </w:t>
      </w:r>
    </w:p>
    <w:p w14:paraId="7068F878" w14:textId="77777777" w:rsidR="005E04B9" w:rsidRPr="00CA3C15" w:rsidRDefault="005E04B9" w:rsidP="005E04B9">
      <w:pPr>
        <w:rPr>
          <w:b/>
          <w:i/>
          <w:color w:val="000000"/>
          <w:u w:val="single"/>
        </w:rPr>
      </w:pPr>
    </w:p>
    <w:p w14:paraId="06110C75" w14:textId="77777777" w:rsidR="005E04B9" w:rsidRPr="00CA3C15" w:rsidRDefault="005E04B9" w:rsidP="005E04B9">
      <w:pPr>
        <w:rPr>
          <w:b/>
          <w:color w:val="000000"/>
          <w:u w:val="single"/>
        </w:rPr>
      </w:pPr>
      <w:r w:rsidRPr="00CA3C15">
        <w:rPr>
          <w:b/>
          <w:color w:val="000000"/>
          <w:u w:val="single"/>
        </w:rPr>
        <w:sym w:font="Wingdings" w:char="F0E8"/>
      </w:r>
      <w:r w:rsidRPr="00CA3C15">
        <w:rPr>
          <w:b/>
          <w:color w:val="000000"/>
          <w:u w:val="single"/>
        </w:rPr>
        <w:t xml:space="preserve"> COORDONNEES DU CORRESPONDANT TECHNIQUE</w:t>
      </w:r>
    </w:p>
    <w:p w14:paraId="57179787"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15D85368" w14:textId="77777777" w:rsidTr="00A07709">
        <w:tc>
          <w:tcPr>
            <w:tcW w:w="4606" w:type="dxa"/>
          </w:tcPr>
          <w:p w14:paraId="3F1D0AA2"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582DB49A"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6C766A49" w14:textId="77777777" w:rsidR="005E04B9" w:rsidRPr="00CA3C15" w:rsidRDefault="005E04B9" w:rsidP="00A07709">
            <w:pPr>
              <w:pStyle w:val="Pieddepage"/>
              <w:tabs>
                <w:tab w:val="clear" w:pos="4536"/>
                <w:tab w:val="clear" w:pos="9072"/>
              </w:tabs>
              <w:spacing w:before="80" w:after="80"/>
              <w:jc w:val="both"/>
            </w:pPr>
          </w:p>
        </w:tc>
      </w:tr>
      <w:tr w:rsidR="005E04B9" w:rsidRPr="00CA3C15" w14:paraId="232E765A" w14:textId="77777777" w:rsidTr="00A07709">
        <w:tc>
          <w:tcPr>
            <w:tcW w:w="4606" w:type="dxa"/>
          </w:tcPr>
          <w:p w14:paraId="27046B04"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6F8A2EB3"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7014788B" w14:textId="77777777" w:rsidTr="00A07709">
        <w:tc>
          <w:tcPr>
            <w:tcW w:w="4606" w:type="dxa"/>
          </w:tcPr>
          <w:p w14:paraId="487F0EC5" w14:textId="77777777" w:rsidR="005E04B9" w:rsidRPr="00CA3C15" w:rsidRDefault="005E04B9" w:rsidP="00A07709">
            <w:pPr>
              <w:pStyle w:val="Pieddepage"/>
              <w:tabs>
                <w:tab w:val="clear" w:pos="4536"/>
                <w:tab w:val="clear" w:pos="9072"/>
              </w:tabs>
              <w:spacing w:before="80" w:after="80"/>
              <w:jc w:val="both"/>
            </w:pPr>
          </w:p>
        </w:tc>
        <w:tc>
          <w:tcPr>
            <w:tcW w:w="5172" w:type="dxa"/>
          </w:tcPr>
          <w:p w14:paraId="4D667E9F" w14:textId="77777777" w:rsidR="005E04B9" w:rsidRPr="00CA3C15" w:rsidRDefault="005E04B9" w:rsidP="00A07709">
            <w:pPr>
              <w:pStyle w:val="Pieddepage"/>
              <w:tabs>
                <w:tab w:val="clear" w:pos="4536"/>
                <w:tab w:val="clear" w:pos="9072"/>
              </w:tabs>
              <w:spacing w:before="80" w:after="80"/>
              <w:jc w:val="both"/>
            </w:pPr>
          </w:p>
        </w:tc>
      </w:tr>
    </w:tbl>
    <w:p w14:paraId="5C616415"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1F494F93" w14:textId="77777777" w:rsidR="005E04B9" w:rsidRPr="00CA3C15" w:rsidRDefault="005E04B9" w:rsidP="005E04B9">
      <w:pPr>
        <w:pStyle w:val="Pieddepage"/>
        <w:tabs>
          <w:tab w:val="clear" w:pos="4536"/>
          <w:tab w:val="clear" w:pos="9072"/>
        </w:tabs>
        <w:jc w:val="both"/>
      </w:pPr>
    </w:p>
    <w:p w14:paraId="5A7E7AFD" w14:textId="77777777" w:rsidR="005E04B9" w:rsidRPr="00CA3C15" w:rsidRDefault="005E04B9" w:rsidP="005E04B9">
      <w:pPr>
        <w:pStyle w:val="Pieddepage"/>
        <w:tabs>
          <w:tab w:val="clear" w:pos="4536"/>
          <w:tab w:val="clear" w:pos="9072"/>
        </w:tabs>
        <w:jc w:val="both"/>
      </w:pPr>
      <w:r w:rsidRPr="00CA3C15">
        <w:t>Courriel : ____________________</w:t>
      </w:r>
    </w:p>
    <w:p w14:paraId="41412BC7" w14:textId="77777777" w:rsidR="005E04B9" w:rsidRPr="00CA3C15" w:rsidRDefault="005E04B9" w:rsidP="005E04B9">
      <w:pPr>
        <w:rPr>
          <w:color w:val="000000"/>
        </w:rPr>
      </w:pPr>
    </w:p>
    <w:p w14:paraId="7C395266" w14:textId="77777777" w:rsidR="005E04B9" w:rsidRPr="00CA3C15" w:rsidRDefault="005E04B9" w:rsidP="005E04B9">
      <w:pPr>
        <w:rPr>
          <w:color w:val="000000"/>
        </w:rPr>
      </w:pPr>
    </w:p>
    <w:p w14:paraId="3E1AFC7B" w14:textId="77777777" w:rsidR="005E04B9" w:rsidRPr="00CA3C15" w:rsidRDefault="005E04B9" w:rsidP="005E04B9">
      <w:pPr>
        <w:rPr>
          <w:b/>
          <w:color w:val="000000"/>
          <w:u w:val="single"/>
        </w:rPr>
      </w:pPr>
      <w:r w:rsidRPr="00CA3C15">
        <w:rPr>
          <w:b/>
          <w:color w:val="000000"/>
          <w:u w:val="single"/>
        </w:rPr>
        <w:sym w:font="Wingdings" w:char="F0E8"/>
      </w:r>
      <w:r w:rsidRPr="00CA3C15">
        <w:rPr>
          <w:b/>
          <w:color w:val="000000"/>
          <w:u w:val="single"/>
        </w:rPr>
        <w:t xml:space="preserve"> COORDONNEES DU SUPPLEANT DU CORRESPONDANT TECHNIQUE</w:t>
      </w:r>
    </w:p>
    <w:p w14:paraId="2C54C40A"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249EA4EB" w14:textId="77777777" w:rsidTr="00A07709">
        <w:tc>
          <w:tcPr>
            <w:tcW w:w="4606" w:type="dxa"/>
          </w:tcPr>
          <w:p w14:paraId="4AF186CE"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2ECD5824"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16BB259D" w14:textId="77777777" w:rsidR="005E04B9" w:rsidRPr="00CA3C15" w:rsidRDefault="005E04B9" w:rsidP="00A07709">
            <w:pPr>
              <w:pStyle w:val="Pieddepage"/>
              <w:tabs>
                <w:tab w:val="clear" w:pos="4536"/>
                <w:tab w:val="clear" w:pos="9072"/>
              </w:tabs>
              <w:spacing w:before="80" w:after="80"/>
              <w:jc w:val="both"/>
            </w:pPr>
          </w:p>
        </w:tc>
      </w:tr>
      <w:tr w:rsidR="005E04B9" w:rsidRPr="00CA3C15" w14:paraId="62025B63" w14:textId="77777777" w:rsidTr="00A07709">
        <w:tc>
          <w:tcPr>
            <w:tcW w:w="4606" w:type="dxa"/>
          </w:tcPr>
          <w:p w14:paraId="75299DA4"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5891875A"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5DE57AA6" w14:textId="77777777" w:rsidTr="00A07709">
        <w:tc>
          <w:tcPr>
            <w:tcW w:w="4606" w:type="dxa"/>
          </w:tcPr>
          <w:p w14:paraId="0F78E10D" w14:textId="77777777" w:rsidR="005E04B9" w:rsidRPr="00CA3C15" w:rsidRDefault="005E04B9" w:rsidP="00A07709">
            <w:pPr>
              <w:pStyle w:val="Pieddepage"/>
              <w:tabs>
                <w:tab w:val="clear" w:pos="4536"/>
                <w:tab w:val="clear" w:pos="9072"/>
              </w:tabs>
              <w:spacing w:before="80" w:after="80"/>
              <w:jc w:val="both"/>
            </w:pPr>
          </w:p>
        </w:tc>
        <w:tc>
          <w:tcPr>
            <w:tcW w:w="5172" w:type="dxa"/>
          </w:tcPr>
          <w:p w14:paraId="2B5E5B68" w14:textId="77777777" w:rsidR="005E04B9" w:rsidRPr="00CA3C15" w:rsidRDefault="005E04B9" w:rsidP="00A07709">
            <w:pPr>
              <w:pStyle w:val="Pieddepage"/>
              <w:tabs>
                <w:tab w:val="clear" w:pos="4536"/>
                <w:tab w:val="clear" w:pos="9072"/>
              </w:tabs>
              <w:spacing w:before="80" w:after="80"/>
              <w:jc w:val="both"/>
            </w:pPr>
          </w:p>
        </w:tc>
      </w:tr>
    </w:tbl>
    <w:p w14:paraId="479F124A"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3C8D6E82" w14:textId="77777777" w:rsidR="005E04B9" w:rsidRPr="00CA3C15" w:rsidRDefault="005E04B9" w:rsidP="005E04B9">
      <w:pPr>
        <w:pStyle w:val="Pieddepage"/>
        <w:tabs>
          <w:tab w:val="clear" w:pos="4536"/>
          <w:tab w:val="clear" w:pos="9072"/>
        </w:tabs>
        <w:jc w:val="both"/>
      </w:pPr>
    </w:p>
    <w:p w14:paraId="18D551F6" w14:textId="77777777" w:rsidR="005E04B9" w:rsidRPr="00CA3C15" w:rsidRDefault="005E04B9" w:rsidP="005E04B9">
      <w:pPr>
        <w:pStyle w:val="Pieddepage"/>
        <w:tabs>
          <w:tab w:val="clear" w:pos="4536"/>
          <w:tab w:val="clear" w:pos="9072"/>
        </w:tabs>
        <w:jc w:val="both"/>
      </w:pPr>
    </w:p>
    <w:p w14:paraId="4AB610F3" w14:textId="77777777" w:rsidR="005E04B9" w:rsidRPr="00CA3C15" w:rsidRDefault="005E04B9" w:rsidP="005E04B9">
      <w:pPr>
        <w:pStyle w:val="Pieddepage"/>
        <w:tabs>
          <w:tab w:val="clear" w:pos="4536"/>
          <w:tab w:val="clear" w:pos="9072"/>
        </w:tabs>
        <w:jc w:val="both"/>
      </w:pPr>
      <w:r w:rsidRPr="00CA3C15">
        <w:t>Courriel : ____________________</w:t>
      </w:r>
    </w:p>
    <w:p w14:paraId="45B5182A" w14:textId="77777777" w:rsidR="005E04B9" w:rsidRPr="00CA3C15" w:rsidRDefault="005E04B9" w:rsidP="005E04B9">
      <w:pPr>
        <w:pStyle w:val="Pieddepage"/>
        <w:tabs>
          <w:tab w:val="clear" w:pos="4536"/>
          <w:tab w:val="clear" w:pos="9072"/>
        </w:tabs>
        <w:jc w:val="both"/>
      </w:pPr>
    </w:p>
    <w:p w14:paraId="5940FB22" w14:textId="77777777" w:rsidR="005E04B9" w:rsidRPr="00CA3C15" w:rsidRDefault="005E04B9" w:rsidP="005E04B9">
      <w:pPr>
        <w:pStyle w:val="Pieddepage"/>
        <w:tabs>
          <w:tab w:val="clear" w:pos="4536"/>
          <w:tab w:val="clear" w:pos="9072"/>
        </w:tabs>
        <w:jc w:val="both"/>
      </w:pPr>
    </w:p>
    <w:p w14:paraId="2CEF3B1E" w14:textId="650ACA61" w:rsidR="005E04B9" w:rsidRPr="00CA3C15" w:rsidRDefault="00CA3C15" w:rsidP="005E04B9">
      <w:pPr>
        <w:rPr>
          <w:b/>
          <w:color w:val="808080"/>
        </w:rPr>
      </w:pPr>
      <w:r>
        <w:rPr>
          <w:b/>
          <w:color w:val="808080"/>
        </w:rPr>
        <w:t>11</w:t>
      </w:r>
      <w:r w:rsidR="005E04B9" w:rsidRPr="00CA3C15">
        <w:rPr>
          <w:b/>
          <w:color w:val="808080"/>
        </w:rPr>
        <w:t>.</w:t>
      </w:r>
      <w:r>
        <w:rPr>
          <w:b/>
          <w:color w:val="808080"/>
        </w:rPr>
        <w:t>5</w:t>
      </w:r>
      <w:r w:rsidR="005E04B9" w:rsidRPr="00CA3C15">
        <w:rPr>
          <w:b/>
          <w:color w:val="808080"/>
        </w:rPr>
        <w:t xml:space="preserve">- </w:t>
      </w:r>
      <w:r w:rsidR="00301014">
        <w:rPr>
          <w:b/>
          <w:color w:val="808080"/>
        </w:rPr>
        <w:t xml:space="preserve">Les centres sociaux </w:t>
      </w:r>
      <w:r w:rsidR="005E04B9" w:rsidRPr="00CA3C15">
        <w:rPr>
          <w:b/>
          <w:color w:val="808080"/>
        </w:rPr>
        <w:t xml:space="preserve">à l’article </w:t>
      </w:r>
      <w:r w:rsidR="00301014">
        <w:rPr>
          <w:b/>
          <w:color w:val="808080"/>
        </w:rPr>
        <w:t>3</w:t>
      </w:r>
      <w:r w:rsidR="005E04B9" w:rsidRPr="00CA3C15">
        <w:rPr>
          <w:b/>
          <w:color w:val="808080"/>
        </w:rPr>
        <w:t xml:space="preserve"> du CCTP </w:t>
      </w:r>
    </w:p>
    <w:p w14:paraId="70BBB9B9" w14:textId="77777777" w:rsidR="005E04B9" w:rsidRPr="00CA3C15" w:rsidRDefault="005E04B9" w:rsidP="005E04B9">
      <w:pPr>
        <w:rPr>
          <w:b/>
          <w:i/>
          <w:color w:val="000000"/>
          <w:u w:val="single"/>
        </w:rPr>
      </w:pPr>
    </w:p>
    <w:p w14:paraId="6CD0E783" w14:textId="77777777" w:rsidR="005E04B9" w:rsidRPr="00CA3C15" w:rsidRDefault="005E04B9" w:rsidP="005E04B9">
      <w:pPr>
        <w:rPr>
          <w:b/>
          <w:color w:val="000000"/>
          <w:u w:val="single"/>
        </w:rPr>
      </w:pPr>
      <w:r w:rsidRPr="00CA3C15">
        <w:rPr>
          <w:b/>
          <w:color w:val="000000"/>
          <w:u w:val="single"/>
        </w:rPr>
        <w:sym w:font="Wingdings" w:char="F0E8"/>
      </w:r>
      <w:r w:rsidRPr="00CA3C15">
        <w:rPr>
          <w:b/>
          <w:color w:val="000000"/>
          <w:u w:val="single"/>
        </w:rPr>
        <w:t xml:space="preserve"> COORDONNEES DU CORRESPONDANT TECHNIQUE</w:t>
      </w:r>
    </w:p>
    <w:p w14:paraId="254E8FCB"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4368E464" w14:textId="77777777" w:rsidTr="00A07709">
        <w:tc>
          <w:tcPr>
            <w:tcW w:w="4606" w:type="dxa"/>
          </w:tcPr>
          <w:p w14:paraId="51EF1452"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5BEB62C2"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70388590" w14:textId="77777777" w:rsidR="005E04B9" w:rsidRPr="00CA3C15" w:rsidRDefault="005E04B9" w:rsidP="00A07709">
            <w:pPr>
              <w:pStyle w:val="Pieddepage"/>
              <w:tabs>
                <w:tab w:val="clear" w:pos="4536"/>
                <w:tab w:val="clear" w:pos="9072"/>
              </w:tabs>
              <w:spacing w:before="80" w:after="80"/>
              <w:jc w:val="both"/>
            </w:pPr>
          </w:p>
        </w:tc>
      </w:tr>
      <w:tr w:rsidR="005E04B9" w:rsidRPr="00CA3C15" w14:paraId="44DC2423" w14:textId="77777777" w:rsidTr="00A07709">
        <w:tc>
          <w:tcPr>
            <w:tcW w:w="4606" w:type="dxa"/>
          </w:tcPr>
          <w:p w14:paraId="2A0EAC91"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0FFF0128"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32E96FD2" w14:textId="77777777" w:rsidTr="00A07709">
        <w:tc>
          <w:tcPr>
            <w:tcW w:w="4606" w:type="dxa"/>
          </w:tcPr>
          <w:p w14:paraId="4C632CEE" w14:textId="77777777" w:rsidR="005E04B9" w:rsidRPr="00CA3C15" w:rsidRDefault="005E04B9" w:rsidP="00A07709">
            <w:pPr>
              <w:pStyle w:val="Pieddepage"/>
              <w:tabs>
                <w:tab w:val="clear" w:pos="4536"/>
                <w:tab w:val="clear" w:pos="9072"/>
              </w:tabs>
              <w:spacing w:before="80" w:after="80"/>
              <w:jc w:val="both"/>
            </w:pPr>
          </w:p>
        </w:tc>
        <w:tc>
          <w:tcPr>
            <w:tcW w:w="5172" w:type="dxa"/>
          </w:tcPr>
          <w:p w14:paraId="13BF749D" w14:textId="77777777" w:rsidR="005E04B9" w:rsidRPr="00CA3C15" w:rsidRDefault="005E04B9" w:rsidP="00A07709">
            <w:pPr>
              <w:pStyle w:val="Pieddepage"/>
              <w:tabs>
                <w:tab w:val="clear" w:pos="4536"/>
                <w:tab w:val="clear" w:pos="9072"/>
              </w:tabs>
              <w:spacing w:before="80" w:after="80"/>
              <w:jc w:val="both"/>
            </w:pPr>
          </w:p>
        </w:tc>
      </w:tr>
    </w:tbl>
    <w:p w14:paraId="40739B63"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2E1D0579" w14:textId="77777777" w:rsidR="005E04B9" w:rsidRPr="00CA3C15" w:rsidRDefault="005E04B9" w:rsidP="005E04B9">
      <w:pPr>
        <w:pStyle w:val="Pieddepage"/>
        <w:tabs>
          <w:tab w:val="clear" w:pos="4536"/>
          <w:tab w:val="clear" w:pos="9072"/>
        </w:tabs>
        <w:jc w:val="both"/>
      </w:pPr>
    </w:p>
    <w:p w14:paraId="2A67CB00" w14:textId="77777777" w:rsidR="005E04B9" w:rsidRPr="00CA3C15" w:rsidRDefault="005E04B9" w:rsidP="005E04B9">
      <w:pPr>
        <w:pStyle w:val="Pieddepage"/>
        <w:tabs>
          <w:tab w:val="clear" w:pos="4536"/>
          <w:tab w:val="clear" w:pos="9072"/>
        </w:tabs>
        <w:jc w:val="both"/>
      </w:pPr>
      <w:r w:rsidRPr="00CA3C15">
        <w:t>Courriel : ____________________</w:t>
      </w:r>
    </w:p>
    <w:p w14:paraId="1830C0A6" w14:textId="77777777" w:rsidR="005E04B9" w:rsidRPr="00CA3C15" w:rsidRDefault="005E04B9" w:rsidP="005E04B9">
      <w:pPr>
        <w:rPr>
          <w:color w:val="000000"/>
        </w:rPr>
      </w:pPr>
    </w:p>
    <w:p w14:paraId="215B6F5B" w14:textId="77777777" w:rsidR="005E04B9" w:rsidRDefault="005E04B9" w:rsidP="005E04B9">
      <w:pPr>
        <w:rPr>
          <w:color w:val="000000"/>
        </w:rPr>
      </w:pPr>
    </w:p>
    <w:p w14:paraId="457CB489" w14:textId="77777777" w:rsidR="00EB4925" w:rsidRPr="00CA3C15" w:rsidRDefault="00EB4925" w:rsidP="005E04B9">
      <w:pPr>
        <w:rPr>
          <w:color w:val="000000"/>
        </w:rPr>
      </w:pPr>
    </w:p>
    <w:p w14:paraId="4BCBC1BC" w14:textId="77777777" w:rsidR="005E04B9" w:rsidRPr="00CA3C15" w:rsidRDefault="005E04B9" w:rsidP="005E04B9">
      <w:pPr>
        <w:rPr>
          <w:b/>
          <w:color w:val="000000"/>
          <w:u w:val="single"/>
        </w:rPr>
      </w:pPr>
      <w:r w:rsidRPr="00CA3C15">
        <w:rPr>
          <w:b/>
          <w:color w:val="000000"/>
          <w:u w:val="single"/>
        </w:rPr>
        <w:lastRenderedPageBreak/>
        <w:sym w:font="Wingdings" w:char="F0E8"/>
      </w:r>
      <w:r w:rsidRPr="00CA3C15">
        <w:rPr>
          <w:b/>
          <w:color w:val="000000"/>
          <w:u w:val="single"/>
        </w:rPr>
        <w:t xml:space="preserve"> COORDONNEES DU SUPPLEANT DU CORRESPONDANT TECHNIQUE</w:t>
      </w:r>
    </w:p>
    <w:p w14:paraId="62D434AB" w14:textId="77777777" w:rsidR="005E04B9" w:rsidRPr="00CA3C15" w:rsidRDefault="005E04B9" w:rsidP="005E04B9">
      <w:pPr>
        <w:rPr>
          <w:color w:val="000000"/>
        </w:rPr>
      </w:pPr>
    </w:p>
    <w:tbl>
      <w:tblPr>
        <w:tblW w:w="0" w:type="auto"/>
        <w:tblLayout w:type="fixed"/>
        <w:tblCellMar>
          <w:left w:w="70" w:type="dxa"/>
          <w:right w:w="70" w:type="dxa"/>
        </w:tblCellMar>
        <w:tblLook w:val="0000" w:firstRow="0" w:lastRow="0" w:firstColumn="0" w:lastColumn="0" w:noHBand="0" w:noVBand="0"/>
      </w:tblPr>
      <w:tblGrid>
        <w:gridCol w:w="4606"/>
        <w:gridCol w:w="5172"/>
      </w:tblGrid>
      <w:tr w:rsidR="005E04B9" w:rsidRPr="00CA3C15" w14:paraId="768D069E" w14:textId="77777777" w:rsidTr="00A07709">
        <w:tc>
          <w:tcPr>
            <w:tcW w:w="4606" w:type="dxa"/>
          </w:tcPr>
          <w:p w14:paraId="01F56921" w14:textId="77777777" w:rsidR="005E04B9" w:rsidRPr="00CA3C15" w:rsidRDefault="005E04B9" w:rsidP="00A07709">
            <w:pPr>
              <w:pStyle w:val="Pieddepage"/>
              <w:tabs>
                <w:tab w:val="clear" w:pos="4536"/>
                <w:tab w:val="clear" w:pos="9072"/>
              </w:tabs>
              <w:spacing w:before="80" w:after="80"/>
              <w:jc w:val="both"/>
            </w:pPr>
            <w:r w:rsidRPr="00CA3C15">
              <w:t>NOM : ___________________________</w:t>
            </w:r>
          </w:p>
        </w:tc>
        <w:tc>
          <w:tcPr>
            <w:tcW w:w="5172" w:type="dxa"/>
          </w:tcPr>
          <w:p w14:paraId="3ECEC4C5" w14:textId="77777777" w:rsidR="005E04B9" w:rsidRPr="00CA3C15" w:rsidRDefault="005E04B9" w:rsidP="00A07709">
            <w:pPr>
              <w:pStyle w:val="Pieddepage"/>
              <w:tabs>
                <w:tab w:val="clear" w:pos="4536"/>
                <w:tab w:val="clear" w:pos="9072"/>
              </w:tabs>
              <w:spacing w:before="80" w:after="80"/>
              <w:jc w:val="both"/>
            </w:pPr>
            <w:r w:rsidRPr="00CA3C15">
              <w:t>Prénom : _____________________________</w:t>
            </w:r>
          </w:p>
          <w:p w14:paraId="1D5F92BC" w14:textId="77777777" w:rsidR="005E04B9" w:rsidRPr="00CA3C15" w:rsidRDefault="005E04B9" w:rsidP="00A07709">
            <w:pPr>
              <w:pStyle w:val="Pieddepage"/>
              <w:tabs>
                <w:tab w:val="clear" w:pos="4536"/>
                <w:tab w:val="clear" w:pos="9072"/>
              </w:tabs>
              <w:spacing w:before="80" w:after="80"/>
              <w:jc w:val="both"/>
            </w:pPr>
          </w:p>
        </w:tc>
      </w:tr>
      <w:tr w:rsidR="005E04B9" w:rsidRPr="00CA3C15" w14:paraId="2989FA68" w14:textId="77777777" w:rsidTr="00A07709">
        <w:tc>
          <w:tcPr>
            <w:tcW w:w="4606" w:type="dxa"/>
          </w:tcPr>
          <w:p w14:paraId="1B43D0D0" w14:textId="77777777" w:rsidR="005E04B9" w:rsidRPr="00CA3C15" w:rsidRDefault="005E04B9" w:rsidP="00A07709">
            <w:pPr>
              <w:pStyle w:val="Pieddepage"/>
              <w:tabs>
                <w:tab w:val="clear" w:pos="4536"/>
                <w:tab w:val="clear" w:pos="9072"/>
              </w:tabs>
              <w:spacing w:after="80"/>
              <w:jc w:val="both"/>
            </w:pPr>
            <w:r w:rsidRPr="00CA3C15">
              <w:t>Fonction : _______________________</w:t>
            </w:r>
          </w:p>
        </w:tc>
        <w:tc>
          <w:tcPr>
            <w:tcW w:w="5172" w:type="dxa"/>
          </w:tcPr>
          <w:p w14:paraId="13AE8751" w14:textId="77777777" w:rsidR="005E04B9" w:rsidRPr="00CA3C15" w:rsidRDefault="005E04B9" w:rsidP="00A07709">
            <w:pPr>
              <w:pStyle w:val="Pieddepage"/>
              <w:tabs>
                <w:tab w:val="clear" w:pos="4536"/>
                <w:tab w:val="clear" w:pos="9072"/>
              </w:tabs>
              <w:spacing w:after="80"/>
              <w:jc w:val="both"/>
            </w:pPr>
            <w:r w:rsidRPr="00CA3C15">
              <w:t>Fax : ________________________________</w:t>
            </w:r>
          </w:p>
        </w:tc>
      </w:tr>
      <w:tr w:rsidR="005E04B9" w:rsidRPr="00CA3C15" w14:paraId="1A3A8F6B" w14:textId="77777777" w:rsidTr="00A07709">
        <w:tc>
          <w:tcPr>
            <w:tcW w:w="4606" w:type="dxa"/>
          </w:tcPr>
          <w:p w14:paraId="2D58224D" w14:textId="77777777" w:rsidR="005E04B9" w:rsidRPr="00CA3C15" w:rsidRDefault="005E04B9" w:rsidP="00A07709">
            <w:pPr>
              <w:pStyle w:val="Pieddepage"/>
              <w:tabs>
                <w:tab w:val="clear" w:pos="4536"/>
                <w:tab w:val="clear" w:pos="9072"/>
              </w:tabs>
              <w:spacing w:before="80" w:after="80"/>
              <w:jc w:val="both"/>
            </w:pPr>
          </w:p>
        </w:tc>
        <w:tc>
          <w:tcPr>
            <w:tcW w:w="5172" w:type="dxa"/>
          </w:tcPr>
          <w:p w14:paraId="2928B87E" w14:textId="77777777" w:rsidR="005E04B9" w:rsidRPr="00CA3C15" w:rsidRDefault="005E04B9" w:rsidP="00A07709">
            <w:pPr>
              <w:pStyle w:val="Pieddepage"/>
              <w:tabs>
                <w:tab w:val="clear" w:pos="4536"/>
                <w:tab w:val="clear" w:pos="9072"/>
              </w:tabs>
              <w:spacing w:before="80" w:after="80"/>
              <w:jc w:val="both"/>
            </w:pPr>
          </w:p>
        </w:tc>
      </w:tr>
    </w:tbl>
    <w:p w14:paraId="539CC6F3" w14:textId="77777777" w:rsidR="005E04B9" w:rsidRPr="00CA3C15" w:rsidRDefault="005E04B9" w:rsidP="005E04B9">
      <w:pPr>
        <w:pStyle w:val="Pieddepage"/>
        <w:tabs>
          <w:tab w:val="clear" w:pos="4536"/>
          <w:tab w:val="clear" w:pos="9072"/>
        </w:tabs>
        <w:jc w:val="both"/>
      </w:pPr>
      <w:r w:rsidRPr="00CA3C15">
        <w:t>Ligne fixe directe : _________________   Téléphone portable : ____________________</w:t>
      </w:r>
    </w:p>
    <w:p w14:paraId="40893244" w14:textId="77777777" w:rsidR="005E04B9" w:rsidRPr="00CA3C15" w:rsidRDefault="005E04B9" w:rsidP="005E04B9">
      <w:pPr>
        <w:pStyle w:val="Pieddepage"/>
        <w:tabs>
          <w:tab w:val="clear" w:pos="4536"/>
          <w:tab w:val="clear" w:pos="9072"/>
        </w:tabs>
        <w:jc w:val="both"/>
      </w:pPr>
    </w:p>
    <w:p w14:paraId="6A5A3A4F" w14:textId="77777777" w:rsidR="005E04B9" w:rsidRPr="00CA3C15" w:rsidRDefault="005E04B9" w:rsidP="005E04B9">
      <w:pPr>
        <w:pStyle w:val="Pieddepage"/>
        <w:tabs>
          <w:tab w:val="clear" w:pos="4536"/>
          <w:tab w:val="clear" w:pos="9072"/>
        </w:tabs>
        <w:jc w:val="both"/>
      </w:pPr>
    </w:p>
    <w:p w14:paraId="227BE036" w14:textId="77777777" w:rsidR="005E04B9" w:rsidRPr="00CA3C15" w:rsidRDefault="005E04B9" w:rsidP="005E04B9">
      <w:pPr>
        <w:pStyle w:val="Pieddepage"/>
        <w:tabs>
          <w:tab w:val="clear" w:pos="4536"/>
          <w:tab w:val="clear" w:pos="9072"/>
        </w:tabs>
        <w:jc w:val="both"/>
      </w:pPr>
      <w:r w:rsidRPr="00CA3C15">
        <w:t>Courriel : ____________________</w:t>
      </w:r>
    </w:p>
    <w:p w14:paraId="38055C6B" w14:textId="77777777" w:rsidR="00C65492" w:rsidRDefault="00C65492" w:rsidP="00EA2214">
      <w:pPr>
        <w:jc w:val="both"/>
        <w:rPr>
          <w:b/>
          <w:u w:val="single"/>
        </w:rPr>
      </w:pPr>
    </w:p>
    <w:p w14:paraId="4EC70791" w14:textId="77777777" w:rsidR="00CA3C15" w:rsidRDefault="00CA3C15" w:rsidP="00EA2214">
      <w:pPr>
        <w:jc w:val="both"/>
        <w:rPr>
          <w:b/>
          <w:u w:val="single"/>
        </w:rPr>
      </w:pPr>
    </w:p>
    <w:p w14:paraId="447A32FF" w14:textId="77777777" w:rsidR="00CA3C15" w:rsidRPr="00CA3C15" w:rsidRDefault="00CA3C15" w:rsidP="00EA2214">
      <w:pPr>
        <w:jc w:val="both"/>
        <w:rPr>
          <w:b/>
          <w:u w:val="single"/>
        </w:rPr>
      </w:pPr>
    </w:p>
    <w:p w14:paraId="339B6DF6" w14:textId="499FDEFB" w:rsidR="00CA3C15" w:rsidRDefault="00CA3C15" w:rsidP="00CA3C15">
      <w:pPr>
        <w:ind w:right="-1"/>
        <w:jc w:val="both"/>
        <w:rPr>
          <w:b/>
        </w:rPr>
      </w:pPr>
      <w:r>
        <w:rPr>
          <w:b/>
          <w:u w:val="single"/>
        </w:rPr>
        <w:t>ARTICLE 12</w:t>
      </w:r>
      <w:r>
        <w:rPr>
          <w:b/>
        </w:rPr>
        <w:t xml:space="preserve"> – SOUS-TRAITANCE</w:t>
      </w:r>
    </w:p>
    <w:p w14:paraId="6CD64471" w14:textId="77777777" w:rsidR="00CA3C15" w:rsidRDefault="00CA3C15" w:rsidP="00CA3C15">
      <w:pPr>
        <w:ind w:right="-1"/>
        <w:jc w:val="both"/>
        <w:rPr>
          <w:b/>
        </w:rPr>
      </w:pPr>
    </w:p>
    <w:p w14:paraId="730C873A" w14:textId="77777777" w:rsidR="00CA3C15" w:rsidRDefault="00CA3C15" w:rsidP="00CA3C15">
      <w:pPr>
        <w:ind w:right="-1"/>
        <w:jc w:val="both"/>
      </w:pPr>
      <w:r>
        <w:t>Le pouvoir adjudicateur porte une attention particulière à la sous-traitance dans les accords-cadres conclus avec les opérateurs économiques. Il procède à des vérifications administratives tout au long de la relation contractuelle.</w:t>
      </w:r>
    </w:p>
    <w:p w14:paraId="42ACB6BA" w14:textId="77777777" w:rsidR="00CA3C15" w:rsidRDefault="00CA3C15" w:rsidP="00CA3C15">
      <w:pPr>
        <w:ind w:right="-1"/>
        <w:jc w:val="both"/>
      </w:pPr>
    </w:p>
    <w:p w14:paraId="76EAE4BE" w14:textId="77777777" w:rsidR="00CA3C15" w:rsidRDefault="00CA3C15" w:rsidP="00CA3C15">
      <w:pPr>
        <w:ind w:right="-1"/>
        <w:jc w:val="both"/>
      </w:pPr>
      <w:r>
        <w:t>Dans le cadre de l’exécution de l’accord-cadre,</w:t>
      </w:r>
    </w:p>
    <w:tbl>
      <w:tblPr>
        <w:tblW w:w="0" w:type="auto"/>
        <w:tblInd w:w="637" w:type="dxa"/>
        <w:tblLayout w:type="fixed"/>
        <w:tblCellMar>
          <w:left w:w="70" w:type="dxa"/>
          <w:right w:w="70" w:type="dxa"/>
        </w:tblCellMar>
        <w:tblLook w:val="0000" w:firstRow="0" w:lastRow="0" w:firstColumn="0" w:lastColumn="0" w:noHBand="0" w:noVBand="0"/>
      </w:tblPr>
      <w:tblGrid>
        <w:gridCol w:w="3828"/>
        <w:gridCol w:w="3827"/>
      </w:tblGrid>
      <w:tr w:rsidR="00CA3C15" w14:paraId="546F028F" w14:textId="77777777" w:rsidTr="006609CB">
        <w:trPr>
          <w:trHeight w:val="563"/>
        </w:trPr>
        <w:tc>
          <w:tcPr>
            <w:tcW w:w="3828" w:type="dxa"/>
            <w:shd w:val="clear" w:color="auto" w:fill="auto"/>
          </w:tcPr>
          <w:p w14:paraId="2C5651CC" w14:textId="77777777" w:rsidR="00CA3C15" w:rsidRDefault="00CA3C15" w:rsidP="00CA3C15">
            <w:pPr>
              <w:snapToGrid w:val="0"/>
              <w:jc w:val="center"/>
            </w:pPr>
          </w:p>
          <w:p w14:paraId="068CD3DB" w14:textId="77777777" w:rsidR="00CA3C15" w:rsidRDefault="00CA3C15" w:rsidP="00CA3C15">
            <w:pPr>
              <w:jc w:val="center"/>
              <w:rPr>
                <w:rFonts w:eastAsia="ZapfDingbats"/>
              </w:rPr>
            </w:pPr>
            <w:r>
              <w:t xml:space="preserve">J’envisage      </w:t>
            </w:r>
            <w:r>
              <w:rPr>
                <w:rFonts w:ascii="ZapfDingbats" w:eastAsia="ZapfDingbats" w:hAnsi="ZapfDingbats" w:cs="ZapfDingbats"/>
              </w:rPr>
              <w:t></w:t>
            </w:r>
          </w:p>
        </w:tc>
        <w:tc>
          <w:tcPr>
            <w:tcW w:w="3827" w:type="dxa"/>
            <w:shd w:val="clear" w:color="auto" w:fill="auto"/>
          </w:tcPr>
          <w:p w14:paraId="63A83CBE" w14:textId="77777777" w:rsidR="00CA3C15" w:rsidRDefault="00CA3C15" w:rsidP="00CA3C15">
            <w:pPr>
              <w:snapToGrid w:val="0"/>
              <w:jc w:val="center"/>
              <w:rPr>
                <w:rFonts w:eastAsia="ZapfDingbats"/>
              </w:rPr>
            </w:pPr>
          </w:p>
          <w:p w14:paraId="482F2A1A" w14:textId="77777777" w:rsidR="00CA3C15" w:rsidRDefault="00CA3C15" w:rsidP="00CA3C15">
            <w:pPr>
              <w:jc w:val="center"/>
            </w:pPr>
            <w:r>
              <w:rPr>
                <w:rFonts w:eastAsia="ZapfDingbats"/>
              </w:rPr>
              <w:t xml:space="preserve">Je n’envisage pas      </w:t>
            </w:r>
            <w:r>
              <w:rPr>
                <w:rFonts w:ascii="ZapfDingbats" w:eastAsia="ZapfDingbats" w:hAnsi="ZapfDingbats" w:cs="ZapfDingbats"/>
              </w:rPr>
              <w:t></w:t>
            </w:r>
          </w:p>
        </w:tc>
      </w:tr>
    </w:tbl>
    <w:p w14:paraId="41C1FCFE" w14:textId="77777777" w:rsidR="00CA3C15" w:rsidRDefault="00CA3C15" w:rsidP="00CA3C15">
      <w:pPr>
        <w:pStyle w:val="Corpsdetexte32"/>
        <w:rPr>
          <w:rFonts w:ascii="Arial" w:eastAsia="ZapfDingbats" w:hAnsi="Arial" w:cs="Arial"/>
        </w:rPr>
      </w:pPr>
      <w:r>
        <w:rPr>
          <w:rFonts w:ascii="Arial" w:eastAsia="ZapfDingbats" w:hAnsi="Arial" w:cs="Arial"/>
        </w:rPr>
        <w:t xml:space="preserve">d’avoir recours à une société pour sous- traiter une partie de prestations. </w:t>
      </w:r>
    </w:p>
    <w:p w14:paraId="4A137C55" w14:textId="77777777" w:rsidR="00CA3C15" w:rsidRDefault="00CA3C15" w:rsidP="00CA3C15">
      <w:pPr>
        <w:pStyle w:val="Corpsdetexte32"/>
        <w:rPr>
          <w:rFonts w:ascii="Arial" w:eastAsia="ZapfDingbats" w:hAnsi="Arial" w:cs="Arial"/>
        </w:rPr>
      </w:pPr>
    </w:p>
    <w:p w14:paraId="68959D79" w14:textId="16D4FC96" w:rsidR="00CA3C15" w:rsidRDefault="00CA3C15" w:rsidP="00CA3C15">
      <w:pPr>
        <w:pStyle w:val="Corpsdetexte32"/>
        <w:rPr>
          <w:rFonts w:ascii="Arial" w:eastAsia="ZapfDingbats" w:hAnsi="Arial" w:cs="Arial"/>
        </w:rPr>
      </w:pPr>
      <w:r>
        <w:rPr>
          <w:rFonts w:ascii="Arial" w:eastAsia="ZapfDingbats" w:hAnsi="Arial" w:cs="Arial"/>
        </w:rPr>
        <w:t xml:space="preserve">Les modalités de recours à la sous-traitance sont indiquées à </w:t>
      </w:r>
      <w:r w:rsidRPr="00CC7BCE">
        <w:rPr>
          <w:rFonts w:ascii="Arial" w:eastAsia="ZapfDingbats" w:hAnsi="Arial" w:cs="Arial"/>
        </w:rPr>
        <w:t xml:space="preserve">l’article </w:t>
      </w:r>
      <w:r w:rsidR="00980103" w:rsidRPr="00CC7BCE">
        <w:rPr>
          <w:rFonts w:ascii="Arial" w:eastAsia="ZapfDingbats" w:hAnsi="Arial" w:cs="Arial"/>
        </w:rPr>
        <w:t>6</w:t>
      </w:r>
      <w:r w:rsidRPr="00CC7BCE">
        <w:rPr>
          <w:rFonts w:ascii="Arial" w:eastAsia="ZapfDingbats" w:hAnsi="Arial" w:cs="Arial"/>
        </w:rPr>
        <w:t xml:space="preserve"> du CCAP.</w:t>
      </w:r>
    </w:p>
    <w:p w14:paraId="144559E4" w14:textId="77777777" w:rsidR="0007658F" w:rsidRDefault="0007658F" w:rsidP="00CA3C15">
      <w:pPr>
        <w:pStyle w:val="Corpsdetexte32"/>
        <w:rPr>
          <w:rFonts w:ascii="Arial" w:eastAsia="ZapfDingbats" w:hAnsi="Arial" w:cs="Arial"/>
        </w:rPr>
      </w:pPr>
    </w:p>
    <w:p w14:paraId="53CE77FA" w14:textId="77777777" w:rsidR="0007658F" w:rsidRDefault="0007658F" w:rsidP="0007658F">
      <w:pPr>
        <w:rPr>
          <w:b/>
        </w:rPr>
      </w:pPr>
      <w:r w:rsidRPr="00E10F49">
        <w:rPr>
          <w:b/>
          <w:u w:val="single"/>
        </w:rPr>
        <w:t xml:space="preserve">ARTICLE </w:t>
      </w:r>
      <w:r>
        <w:rPr>
          <w:b/>
          <w:u w:val="single"/>
        </w:rPr>
        <w:t>13</w:t>
      </w:r>
      <w:r w:rsidRPr="00E10F49">
        <w:rPr>
          <w:b/>
        </w:rPr>
        <w:t xml:space="preserve"> – </w:t>
      </w:r>
      <w:r>
        <w:rPr>
          <w:b/>
        </w:rPr>
        <w:t>ENGAGEMENT A LA REALISATION D’UNE ACTION D’INSERTION</w:t>
      </w:r>
    </w:p>
    <w:p w14:paraId="32DD9A45" w14:textId="77777777" w:rsidR="0007658F" w:rsidRDefault="0007658F" w:rsidP="0007658F">
      <w:pPr>
        <w:rPr>
          <w:b/>
        </w:rPr>
      </w:pPr>
    </w:p>
    <w:p w14:paraId="7A742AD8" w14:textId="77777777" w:rsidR="0007658F" w:rsidRPr="001B60C8" w:rsidRDefault="0007658F" w:rsidP="0007658F">
      <w:pPr>
        <w:jc w:val="both"/>
      </w:pPr>
      <w:r w:rsidRPr="001B60C8">
        <w:t>Le pouvoir adjudicateur souhaite q</w:t>
      </w:r>
      <w:r>
        <w:t>u</w:t>
      </w:r>
      <w:r w:rsidRPr="001B60C8">
        <w:t>e le prestataire procède au remplacement d’une partie de son personnel en congés par la mise à disposition de personnes en réinsertion sociale.</w:t>
      </w:r>
    </w:p>
    <w:p w14:paraId="559CA23E" w14:textId="77777777" w:rsidR="0007658F" w:rsidRPr="001B60C8" w:rsidRDefault="0007658F" w:rsidP="0007658F">
      <w:pPr>
        <w:spacing w:before="120"/>
        <w:jc w:val="both"/>
      </w:pPr>
      <w:r w:rsidRPr="001B60C8">
        <w:t>Par le présent acte d’engagement,</w:t>
      </w:r>
    </w:p>
    <w:p w14:paraId="75091570" w14:textId="77777777" w:rsidR="0007658F" w:rsidRPr="001B60C8" w:rsidRDefault="0007658F" w:rsidP="0007658F">
      <w:pPr>
        <w:widowControl/>
        <w:numPr>
          <w:ilvl w:val="0"/>
          <w:numId w:val="34"/>
        </w:numPr>
        <w:spacing w:before="120"/>
        <w:jc w:val="both"/>
      </w:pPr>
      <w:r w:rsidRPr="001B60C8">
        <w:t xml:space="preserve">je m’engage </w:t>
      </w:r>
    </w:p>
    <w:p w14:paraId="78885F9F" w14:textId="77777777" w:rsidR="0007658F" w:rsidRPr="001B60C8" w:rsidRDefault="0007658F" w:rsidP="0007658F">
      <w:pPr>
        <w:widowControl/>
        <w:numPr>
          <w:ilvl w:val="0"/>
          <w:numId w:val="34"/>
        </w:numPr>
        <w:spacing w:before="120"/>
        <w:jc w:val="both"/>
      </w:pPr>
      <w:r w:rsidRPr="001B60C8">
        <w:t xml:space="preserve">je ne m’engage pas </w:t>
      </w:r>
    </w:p>
    <w:p w14:paraId="22C9535F" w14:textId="77777777" w:rsidR="0007658F" w:rsidRPr="001B60C8" w:rsidRDefault="0007658F" w:rsidP="0007658F">
      <w:pPr>
        <w:spacing w:before="120"/>
        <w:jc w:val="both"/>
      </w:pPr>
      <w:r w:rsidRPr="001B60C8">
        <w:t>à recourir à du personnel en situation de réinsertion avec un minimum de 100 heures sur une période de 12 mois.</w:t>
      </w:r>
    </w:p>
    <w:p w14:paraId="369335D0" w14:textId="5C26D784" w:rsidR="00EB4925" w:rsidRDefault="0007658F" w:rsidP="00EB4925">
      <w:pPr>
        <w:spacing w:before="120"/>
        <w:jc w:val="both"/>
      </w:pPr>
      <w:r w:rsidRPr="001B60C8">
        <w:t xml:space="preserve">En cas d’acceptation, le titulaire produit </w:t>
      </w:r>
      <w:r>
        <w:t>à la coordinatrice HSE</w:t>
      </w:r>
      <w:r w:rsidRPr="001B60C8">
        <w:t>, à l’issue de chaque période d’absence de l’agent où son remplacement est assuré par une personne en situation de réinsertion, un document précisant l’identité du remplaçant, le type de contrat mis en place et le nombre d’heures réalisé par ce remplaçant</w:t>
      </w:r>
      <w:r>
        <w:t>.</w:t>
      </w:r>
    </w:p>
    <w:p w14:paraId="16FABEAB" w14:textId="77777777" w:rsidR="00EB4925" w:rsidRPr="001B60C8" w:rsidRDefault="00EB4925" w:rsidP="0007658F">
      <w:pPr>
        <w:jc w:val="both"/>
      </w:pPr>
    </w:p>
    <w:p w14:paraId="6CBDBF99" w14:textId="32B41E3A" w:rsidR="001F4088" w:rsidRPr="00CA3C15" w:rsidRDefault="00E10F49" w:rsidP="0007658F">
      <w:pPr>
        <w:jc w:val="both"/>
        <w:rPr>
          <w:b/>
        </w:rPr>
      </w:pPr>
      <w:r w:rsidRPr="00CA3C15">
        <w:rPr>
          <w:b/>
          <w:u w:val="single"/>
        </w:rPr>
        <w:t>A</w:t>
      </w:r>
      <w:r w:rsidR="001F4088" w:rsidRPr="00CA3C15">
        <w:rPr>
          <w:b/>
          <w:u w:val="single"/>
        </w:rPr>
        <w:t xml:space="preserve">RTICLE </w:t>
      </w:r>
      <w:r w:rsidR="00CA3C15">
        <w:rPr>
          <w:b/>
          <w:u w:val="single"/>
        </w:rPr>
        <w:t>1</w:t>
      </w:r>
      <w:r w:rsidR="0007658F">
        <w:rPr>
          <w:b/>
          <w:u w:val="single"/>
        </w:rPr>
        <w:t>4</w:t>
      </w:r>
      <w:r w:rsidR="001F4088" w:rsidRPr="00CA3C15">
        <w:rPr>
          <w:b/>
        </w:rPr>
        <w:t xml:space="preserve">- PAIEMENTS  </w:t>
      </w:r>
    </w:p>
    <w:p w14:paraId="466C4399" w14:textId="77777777" w:rsidR="001F4088" w:rsidRPr="00CA3C15" w:rsidRDefault="001F4088" w:rsidP="001F4088">
      <w:pPr>
        <w:ind w:firstLine="1134"/>
        <w:jc w:val="both"/>
      </w:pPr>
    </w:p>
    <w:p w14:paraId="426A1787" w14:textId="5F95F296" w:rsidR="001F4088" w:rsidRPr="00CA3C15" w:rsidRDefault="001F4088" w:rsidP="001F4088">
      <w:pPr>
        <w:jc w:val="both"/>
      </w:pPr>
      <w:r w:rsidRPr="00CA3C15">
        <w:t>La Caf de Paris se libérera des sommes dues au titre du présent accord-cadre selon les modalités prévues au CCAP en faisant porter le montant au crédit :</w:t>
      </w:r>
    </w:p>
    <w:p w14:paraId="7B1572CD" w14:textId="77777777" w:rsidR="001F4088" w:rsidRPr="00CA3C15" w:rsidRDefault="001F4088" w:rsidP="001F4088">
      <w:pPr>
        <w:jc w:val="both"/>
      </w:pPr>
    </w:p>
    <w:tbl>
      <w:tblPr>
        <w:tblW w:w="0" w:type="auto"/>
        <w:tblInd w:w="-1" w:type="dxa"/>
        <w:tblLayout w:type="fixed"/>
        <w:tblCellMar>
          <w:left w:w="70" w:type="dxa"/>
          <w:right w:w="70" w:type="dxa"/>
        </w:tblCellMar>
        <w:tblLook w:val="0000" w:firstRow="0" w:lastRow="0" w:firstColumn="0" w:lastColumn="0" w:noHBand="0" w:noVBand="0"/>
      </w:tblPr>
      <w:tblGrid>
        <w:gridCol w:w="3473"/>
        <w:gridCol w:w="709"/>
        <w:gridCol w:w="365"/>
        <w:gridCol w:w="326"/>
        <w:gridCol w:w="418"/>
        <w:gridCol w:w="319"/>
        <w:gridCol w:w="319"/>
        <w:gridCol w:w="319"/>
        <w:gridCol w:w="319"/>
        <w:gridCol w:w="319"/>
        <w:gridCol w:w="319"/>
        <w:gridCol w:w="2222"/>
      </w:tblGrid>
      <w:tr w:rsidR="001F4088" w:rsidRPr="00CA3C15" w14:paraId="4ADFD907" w14:textId="77777777" w:rsidTr="00CA3C15">
        <w:trPr>
          <w:cantSplit/>
        </w:trPr>
        <w:tc>
          <w:tcPr>
            <w:tcW w:w="4182" w:type="dxa"/>
            <w:gridSpan w:val="2"/>
          </w:tcPr>
          <w:p w14:paraId="7D9B6120" w14:textId="77777777" w:rsidR="001F4088" w:rsidRPr="00CA3C15" w:rsidRDefault="001F4088" w:rsidP="00C91C9B">
            <w:pPr>
              <w:spacing w:before="60" w:after="60"/>
              <w:jc w:val="both"/>
            </w:pPr>
            <w:r w:rsidRPr="00CA3C15">
              <w:t>- du compte ouvert au nom de :</w:t>
            </w:r>
          </w:p>
        </w:tc>
        <w:tc>
          <w:tcPr>
            <w:tcW w:w="5245" w:type="dxa"/>
            <w:gridSpan w:val="10"/>
          </w:tcPr>
          <w:p w14:paraId="4CEA12CB" w14:textId="77777777" w:rsidR="001F4088" w:rsidRPr="00CA3C15" w:rsidRDefault="001F4088" w:rsidP="00C91C9B">
            <w:pPr>
              <w:spacing w:before="60" w:after="60"/>
              <w:jc w:val="both"/>
            </w:pPr>
          </w:p>
        </w:tc>
      </w:tr>
      <w:tr w:rsidR="001F4088" w:rsidRPr="00CA3C15" w14:paraId="071BCAFA" w14:textId="77777777" w:rsidTr="00CA3C15">
        <w:tblPrEx>
          <w:tblCellMar>
            <w:left w:w="71" w:type="dxa"/>
            <w:right w:w="71" w:type="dxa"/>
          </w:tblCellMar>
        </w:tblPrEx>
        <w:trPr>
          <w:cantSplit/>
        </w:trPr>
        <w:tc>
          <w:tcPr>
            <w:tcW w:w="3473" w:type="dxa"/>
          </w:tcPr>
          <w:p w14:paraId="0895AEDF" w14:textId="77777777" w:rsidR="001F4088" w:rsidRPr="00CA3C15" w:rsidRDefault="001F4088" w:rsidP="00C91C9B">
            <w:pPr>
              <w:spacing w:before="60" w:after="60"/>
              <w:jc w:val="both"/>
            </w:pPr>
          </w:p>
        </w:tc>
        <w:tc>
          <w:tcPr>
            <w:tcW w:w="709" w:type="dxa"/>
          </w:tcPr>
          <w:p w14:paraId="716265DE" w14:textId="77777777" w:rsidR="001F4088" w:rsidRPr="00CA3C15" w:rsidRDefault="001F4088" w:rsidP="00C91C9B">
            <w:pPr>
              <w:spacing w:before="60" w:after="60"/>
              <w:jc w:val="both"/>
            </w:pPr>
          </w:p>
        </w:tc>
        <w:tc>
          <w:tcPr>
            <w:tcW w:w="365" w:type="dxa"/>
          </w:tcPr>
          <w:p w14:paraId="66EAF314" w14:textId="77777777" w:rsidR="001F4088" w:rsidRPr="00CA3C15" w:rsidRDefault="001F4088" w:rsidP="00C91C9B">
            <w:pPr>
              <w:spacing w:before="60" w:after="60"/>
              <w:jc w:val="both"/>
            </w:pPr>
          </w:p>
        </w:tc>
        <w:tc>
          <w:tcPr>
            <w:tcW w:w="326" w:type="dxa"/>
          </w:tcPr>
          <w:p w14:paraId="5E7C22CD" w14:textId="77777777" w:rsidR="001F4088" w:rsidRPr="00CA3C15" w:rsidRDefault="001F4088" w:rsidP="00C91C9B">
            <w:pPr>
              <w:spacing w:before="60" w:after="60"/>
              <w:jc w:val="both"/>
            </w:pPr>
          </w:p>
        </w:tc>
        <w:tc>
          <w:tcPr>
            <w:tcW w:w="418" w:type="dxa"/>
          </w:tcPr>
          <w:p w14:paraId="5B4FF8D3" w14:textId="77777777" w:rsidR="001F4088" w:rsidRPr="00CA3C15" w:rsidRDefault="001F4088" w:rsidP="00C91C9B">
            <w:pPr>
              <w:spacing w:before="60" w:after="60"/>
              <w:jc w:val="both"/>
            </w:pPr>
          </w:p>
        </w:tc>
        <w:tc>
          <w:tcPr>
            <w:tcW w:w="319" w:type="dxa"/>
          </w:tcPr>
          <w:p w14:paraId="26099524" w14:textId="77777777" w:rsidR="001F4088" w:rsidRPr="00CA3C15" w:rsidRDefault="001F4088" w:rsidP="00C91C9B">
            <w:pPr>
              <w:spacing w:before="60" w:after="60"/>
              <w:jc w:val="both"/>
            </w:pPr>
          </w:p>
        </w:tc>
        <w:tc>
          <w:tcPr>
            <w:tcW w:w="319" w:type="dxa"/>
          </w:tcPr>
          <w:p w14:paraId="58AB3B6D" w14:textId="77777777" w:rsidR="001F4088" w:rsidRPr="00CA3C15" w:rsidRDefault="001F4088" w:rsidP="00C91C9B">
            <w:pPr>
              <w:spacing w:before="60" w:after="60"/>
              <w:jc w:val="both"/>
            </w:pPr>
          </w:p>
        </w:tc>
        <w:tc>
          <w:tcPr>
            <w:tcW w:w="319" w:type="dxa"/>
          </w:tcPr>
          <w:p w14:paraId="3C13AB06" w14:textId="77777777" w:rsidR="001F4088" w:rsidRPr="00CA3C15" w:rsidRDefault="001F4088" w:rsidP="00C91C9B">
            <w:pPr>
              <w:spacing w:before="60" w:after="60"/>
              <w:jc w:val="both"/>
            </w:pPr>
          </w:p>
        </w:tc>
        <w:tc>
          <w:tcPr>
            <w:tcW w:w="319" w:type="dxa"/>
          </w:tcPr>
          <w:p w14:paraId="5994EAA2" w14:textId="77777777" w:rsidR="001F4088" w:rsidRPr="00CA3C15" w:rsidRDefault="001F4088" w:rsidP="00C91C9B">
            <w:pPr>
              <w:spacing w:before="60" w:after="60"/>
              <w:jc w:val="both"/>
            </w:pPr>
          </w:p>
        </w:tc>
        <w:tc>
          <w:tcPr>
            <w:tcW w:w="319" w:type="dxa"/>
          </w:tcPr>
          <w:p w14:paraId="40FA2071" w14:textId="77777777" w:rsidR="001F4088" w:rsidRPr="00CA3C15" w:rsidRDefault="001F4088" w:rsidP="00C91C9B">
            <w:pPr>
              <w:spacing w:before="60" w:after="60"/>
              <w:jc w:val="both"/>
            </w:pPr>
          </w:p>
        </w:tc>
        <w:tc>
          <w:tcPr>
            <w:tcW w:w="319" w:type="dxa"/>
          </w:tcPr>
          <w:p w14:paraId="56BB75DA" w14:textId="77777777" w:rsidR="001F4088" w:rsidRPr="00CA3C15" w:rsidRDefault="001F4088" w:rsidP="00C91C9B">
            <w:pPr>
              <w:spacing w:before="60" w:after="60"/>
              <w:jc w:val="both"/>
            </w:pPr>
          </w:p>
        </w:tc>
        <w:tc>
          <w:tcPr>
            <w:tcW w:w="2222" w:type="dxa"/>
            <w:tcBorders>
              <w:left w:val="nil"/>
              <w:right w:val="single" w:sz="6" w:space="0" w:color="auto"/>
            </w:tcBorders>
          </w:tcPr>
          <w:p w14:paraId="70A50E20" w14:textId="77777777" w:rsidR="001F4088" w:rsidRPr="00CA3C15" w:rsidRDefault="001F4088" w:rsidP="00C91C9B">
            <w:pPr>
              <w:spacing w:before="60" w:after="60"/>
              <w:jc w:val="both"/>
            </w:pPr>
          </w:p>
        </w:tc>
      </w:tr>
      <w:tr w:rsidR="001F4088" w:rsidRPr="00CA3C15" w14:paraId="49002094" w14:textId="77777777" w:rsidTr="00CA3C15">
        <w:tblPrEx>
          <w:tblCellMar>
            <w:left w:w="71" w:type="dxa"/>
            <w:right w:w="71" w:type="dxa"/>
          </w:tblCellMar>
        </w:tblPrEx>
        <w:trPr>
          <w:cantSplit/>
        </w:trPr>
        <w:tc>
          <w:tcPr>
            <w:tcW w:w="3473" w:type="dxa"/>
          </w:tcPr>
          <w:p w14:paraId="50469B48" w14:textId="77777777" w:rsidR="001F4088" w:rsidRPr="00CA3C15" w:rsidRDefault="001F4088" w:rsidP="00C91C9B">
            <w:pPr>
              <w:spacing w:before="60" w:after="60"/>
              <w:jc w:val="both"/>
            </w:pPr>
            <w:r w:rsidRPr="00CA3C15">
              <w:t>- sous le numéro :</w:t>
            </w:r>
          </w:p>
        </w:tc>
        <w:tc>
          <w:tcPr>
            <w:tcW w:w="709" w:type="dxa"/>
          </w:tcPr>
          <w:p w14:paraId="3FBFF76B" w14:textId="77777777" w:rsidR="001F4088" w:rsidRPr="00CA3C15" w:rsidRDefault="001F4088" w:rsidP="00C91C9B">
            <w:pPr>
              <w:spacing w:before="60" w:after="60"/>
              <w:jc w:val="both"/>
            </w:pPr>
          </w:p>
        </w:tc>
        <w:tc>
          <w:tcPr>
            <w:tcW w:w="365" w:type="dxa"/>
            <w:tcBorders>
              <w:left w:val="single" w:sz="6" w:space="0" w:color="auto"/>
              <w:bottom w:val="single" w:sz="6" w:space="0" w:color="auto"/>
            </w:tcBorders>
          </w:tcPr>
          <w:p w14:paraId="42838AAE" w14:textId="77777777" w:rsidR="001F4088" w:rsidRPr="00CA3C15" w:rsidRDefault="001F4088" w:rsidP="00C91C9B">
            <w:pPr>
              <w:spacing w:before="60" w:after="60"/>
              <w:jc w:val="both"/>
            </w:pPr>
          </w:p>
        </w:tc>
        <w:tc>
          <w:tcPr>
            <w:tcW w:w="326" w:type="dxa"/>
            <w:tcBorders>
              <w:left w:val="single" w:sz="6" w:space="0" w:color="auto"/>
              <w:bottom w:val="single" w:sz="6" w:space="0" w:color="auto"/>
            </w:tcBorders>
          </w:tcPr>
          <w:p w14:paraId="4B6C01A3" w14:textId="77777777" w:rsidR="001F4088" w:rsidRPr="00CA3C15" w:rsidRDefault="001F4088" w:rsidP="00C91C9B">
            <w:pPr>
              <w:spacing w:before="60" w:after="60"/>
              <w:jc w:val="both"/>
            </w:pPr>
          </w:p>
        </w:tc>
        <w:tc>
          <w:tcPr>
            <w:tcW w:w="418" w:type="dxa"/>
            <w:tcBorders>
              <w:left w:val="single" w:sz="6" w:space="0" w:color="auto"/>
              <w:bottom w:val="single" w:sz="6" w:space="0" w:color="auto"/>
              <w:right w:val="single" w:sz="6" w:space="0" w:color="auto"/>
            </w:tcBorders>
          </w:tcPr>
          <w:p w14:paraId="0987AE8C" w14:textId="77777777" w:rsidR="001F4088" w:rsidRPr="00CA3C15" w:rsidRDefault="001F4088" w:rsidP="00C91C9B">
            <w:pPr>
              <w:spacing w:before="60" w:after="60"/>
              <w:jc w:val="both"/>
            </w:pPr>
          </w:p>
        </w:tc>
        <w:tc>
          <w:tcPr>
            <w:tcW w:w="319" w:type="dxa"/>
            <w:tcBorders>
              <w:left w:val="nil"/>
              <w:bottom w:val="single" w:sz="6" w:space="0" w:color="auto"/>
            </w:tcBorders>
          </w:tcPr>
          <w:p w14:paraId="353FECA7" w14:textId="77777777" w:rsidR="001F4088" w:rsidRPr="00CA3C15" w:rsidRDefault="001F4088" w:rsidP="00C91C9B">
            <w:pPr>
              <w:spacing w:before="60" w:after="60"/>
              <w:jc w:val="both"/>
            </w:pPr>
          </w:p>
        </w:tc>
        <w:tc>
          <w:tcPr>
            <w:tcW w:w="319" w:type="dxa"/>
            <w:tcBorders>
              <w:left w:val="single" w:sz="6" w:space="0" w:color="auto"/>
              <w:bottom w:val="single" w:sz="6" w:space="0" w:color="auto"/>
            </w:tcBorders>
          </w:tcPr>
          <w:p w14:paraId="70669A8E" w14:textId="77777777" w:rsidR="001F4088" w:rsidRPr="00CA3C15" w:rsidRDefault="001F4088" w:rsidP="00C91C9B">
            <w:pPr>
              <w:spacing w:before="60" w:after="60"/>
              <w:jc w:val="both"/>
            </w:pPr>
          </w:p>
        </w:tc>
        <w:tc>
          <w:tcPr>
            <w:tcW w:w="319" w:type="dxa"/>
            <w:tcBorders>
              <w:left w:val="single" w:sz="6" w:space="0" w:color="auto"/>
              <w:bottom w:val="single" w:sz="6" w:space="0" w:color="auto"/>
            </w:tcBorders>
          </w:tcPr>
          <w:p w14:paraId="2B443C43" w14:textId="77777777" w:rsidR="001F4088" w:rsidRPr="00CA3C15" w:rsidRDefault="001F4088" w:rsidP="00C91C9B">
            <w:pPr>
              <w:spacing w:before="60" w:after="60"/>
              <w:jc w:val="both"/>
            </w:pPr>
          </w:p>
        </w:tc>
        <w:tc>
          <w:tcPr>
            <w:tcW w:w="319" w:type="dxa"/>
            <w:tcBorders>
              <w:left w:val="single" w:sz="6" w:space="0" w:color="auto"/>
              <w:bottom w:val="single" w:sz="6" w:space="0" w:color="auto"/>
              <w:right w:val="single" w:sz="6" w:space="0" w:color="auto"/>
            </w:tcBorders>
          </w:tcPr>
          <w:p w14:paraId="73C8A7C9" w14:textId="77777777" w:rsidR="001F4088" w:rsidRPr="00CA3C15" w:rsidRDefault="001F4088" w:rsidP="00C91C9B">
            <w:pPr>
              <w:spacing w:before="60" w:after="60"/>
              <w:jc w:val="both"/>
            </w:pPr>
          </w:p>
        </w:tc>
        <w:tc>
          <w:tcPr>
            <w:tcW w:w="319" w:type="dxa"/>
            <w:tcBorders>
              <w:left w:val="nil"/>
              <w:bottom w:val="single" w:sz="6" w:space="0" w:color="auto"/>
              <w:right w:val="single" w:sz="6" w:space="0" w:color="auto"/>
            </w:tcBorders>
          </w:tcPr>
          <w:p w14:paraId="73D9B4DD" w14:textId="77777777" w:rsidR="001F4088" w:rsidRPr="00CA3C15" w:rsidRDefault="001F4088" w:rsidP="00C91C9B">
            <w:pPr>
              <w:spacing w:before="60" w:after="60"/>
              <w:jc w:val="both"/>
            </w:pPr>
          </w:p>
        </w:tc>
        <w:tc>
          <w:tcPr>
            <w:tcW w:w="319" w:type="dxa"/>
            <w:tcBorders>
              <w:left w:val="nil"/>
              <w:bottom w:val="single" w:sz="6" w:space="0" w:color="auto"/>
            </w:tcBorders>
          </w:tcPr>
          <w:p w14:paraId="01FC8364" w14:textId="77777777" w:rsidR="001F4088" w:rsidRPr="00CA3C15" w:rsidRDefault="001F4088" w:rsidP="00C91C9B">
            <w:pPr>
              <w:spacing w:before="60" w:after="60"/>
              <w:jc w:val="both"/>
            </w:pPr>
          </w:p>
        </w:tc>
        <w:tc>
          <w:tcPr>
            <w:tcW w:w="2222" w:type="dxa"/>
            <w:tcBorders>
              <w:left w:val="single" w:sz="6" w:space="0" w:color="auto"/>
              <w:bottom w:val="single" w:sz="6" w:space="0" w:color="auto"/>
              <w:right w:val="single" w:sz="6" w:space="0" w:color="auto"/>
            </w:tcBorders>
          </w:tcPr>
          <w:p w14:paraId="4F49459B" w14:textId="77777777" w:rsidR="001F4088" w:rsidRPr="00CA3C15" w:rsidRDefault="001F4088" w:rsidP="00C91C9B">
            <w:pPr>
              <w:spacing w:before="60" w:after="60"/>
              <w:jc w:val="both"/>
            </w:pPr>
          </w:p>
        </w:tc>
      </w:tr>
      <w:tr w:rsidR="001F4088" w:rsidRPr="00CA3C15" w14:paraId="3BC78568" w14:textId="77777777" w:rsidTr="00CA3C15">
        <w:trPr>
          <w:cantSplit/>
        </w:trPr>
        <w:tc>
          <w:tcPr>
            <w:tcW w:w="4182" w:type="dxa"/>
            <w:gridSpan w:val="2"/>
          </w:tcPr>
          <w:p w14:paraId="24EEB35F" w14:textId="77777777" w:rsidR="001F4088" w:rsidRPr="00CA3C15" w:rsidRDefault="001F4088" w:rsidP="00C91C9B">
            <w:pPr>
              <w:spacing w:before="60" w:after="60"/>
              <w:jc w:val="both"/>
            </w:pPr>
            <w:r w:rsidRPr="00CA3C15">
              <w:t>- auprès de :</w:t>
            </w:r>
          </w:p>
        </w:tc>
        <w:tc>
          <w:tcPr>
            <w:tcW w:w="5245" w:type="dxa"/>
            <w:gridSpan w:val="10"/>
            <w:tcBorders>
              <w:bottom w:val="single" w:sz="6" w:space="0" w:color="auto"/>
            </w:tcBorders>
          </w:tcPr>
          <w:p w14:paraId="746402AC" w14:textId="77777777" w:rsidR="001F4088" w:rsidRPr="00CA3C15" w:rsidRDefault="001F4088" w:rsidP="00C91C9B">
            <w:pPr>
              <w:spacing w:before="60" w:after="60"/>
              <w:jc w:val="both"/>
            </w:pPr>
          </w:p>
        </w:tc>
      </w:tr>
    </w:tbl>
    <w:p w14:paraId="7055C99C" w14:textId="77777777" w:rsidR="001F4088" w:rsidRPr="00CA3C15" w:rsidRDefault="001F4088" w:rsidP="001F4088">
      <w:pPr>
        <w:jc w:val="both"/>
      </w:pPr>
    </w:p>
    <w:p w14:paraId="262455EB" w14:textId="77777777" w:rsidR="001F4088" w:rsidRDefault="001F4088" w:rsidP="001F4088">
      <w:pPr>
        <w:jc w:val="both"/>
        <w:rPr>
          <w:i/>
        </w:rPr>
      </w:pPr>
      <w:r w:rsidRPr="00CA3C15">
        <w:rPr>
          <w:i/>
        </w:rPr>
        <w:t>joindre un relevé d’identité bancaire ou postal</w:t>
      </w:r>
    </w:p>
    <w:p w14:paraId="61994695" w14:textId="77777777" w:rsidR="0007658F" w:rsidRDefault="0007658F" w:rsidP="001F4088">
      <w:pPr>
        <w:jc w:val="both"/>
        <w:rPr>
          <w:i/>
        </w:rPr>
      </w:pPr>
    </w:p>
    <w:tbl>
      <w:tblPr>
        <w:tblW w:w="0" w:type="auto"/>
        <w:tblInd w:w="-10" w:type="dxa"/>
        <w:tblLayout w:type="fixed"/>
        <w:tblLook w:val="0000" w:firstRow="0" w:lastRow="0" w:firstColumn="0" w:lastColumn="0" w:noHBand="0" w:noVBand="0"/>
      </w:tblPr>
      <w:tblGrid>
        <w:gridCol w:w="9484"/>
      </w:tblGrid>
      <w:tr w:rsidR="00CA3C15" w14:paraId="77EED40A" w14:textId="77777777" w:rsidTr="006609CB">
        <w:trPr>
          <w:trHeight w:val="595"/>
        </w:trPr>
        <w:tc>
          <w:tcPr>
            <w:tcW w:w="9484" w:type="dxa"/>
            <w:tcBorders>
              <w:top w:val="single" w:sz="4" w:space="0" w:color="000000"/>
              <w:left w:val="single" w:sz="4" w:space="0" w:color="000000"/>
              <w:right w:val="single" w:sz="4" w:space="0" w:color="000000"/>
            </w:tcBorders>
            <w:shd w:val="clear" w:color="auto" w:fill="auto"/>
          </w:tcPr>
          <w:p w14:paraId="5E8037F0" w14:textId="77777777" w:rsidR="00CA3C15" w:rsidRDefault="00CA3C15" w:rsidP="006609CB">
            <w:pPr>
              <w:pStyle w:val="En-tte"/>
              <w:tabs>
                <w:tab w:val="clear" w:pos="4536"/>
                <w:tab w:val="left" w:leader="dot" w:pos="9072"/>
              </w:tabs>
              <w:jc w:val="center"/>
            </w:pPr>
            <w:r>
              <w:rPr>
                <w:rFonts w:eastAsia="ZapfDingbats"/>
              </w:rPr>
              <w:lastRenderedPageBreak/>
              <w:t>Fait en un seul original,</w:t>
            </w:r>
          </w:p>
        </w:tc>
      </w:tr>
      <w:tr w:rsidR="00CA3C15" w14:paraId="409B2BBF" w14:textId="77777777" w:rsidTr="006609CB">
        <w:trPr>
          <w:trHeight w:val="177"/>
        </w:trPr>
        <w:tc>
          <w:tcPr>
            <w:tcW w:w="9484" w:type="dxa"/>
            <w:tcBorders>
              <w:left w:val="single" w:sz="4" w:space="0" w:color="000000"/>
              <w:right w:val="single" w:sz="4" w:space="0" w:color="000000"/>
            </w:tcBorders>
            <w:shd w:val="clear" w:color="auto" w:fill="auto"/>
          </w:tcPr>
          <w:p w14:paraId="20498C61" w14:textId="77777777" w:rsidR="00CA3C15" w:rsidRDefault="00CA3C15" w:rsidP="006609CB">
            <w:pPr>
              <w:pStyle w:val="En-tte"/>
              <w:tabs>
                <w:tab w:val="left" w:leader="dot" w:pos="4536"/>
                <w:tab w:val="left" w:leader="dot" w:pos="9072"/>
              </w:tabs>
              <w:jc w:val="center"/>
            </w:pPr>
            <w:r>
              <w:rPr>
                <w:rFonts w:eastAsia="ZapfDingbats"/>
              </w:rPr>
              <w:t>à ........................................ le .......................</w:t>
            </w:r>
          </w:p>
        </w:tc>
      </w:tr>
      <w:tr w:rsidR="00CA3C15" w14:paraId="7D1042AC" w14:textId="77777777" w:rsidTr="00CA3C15">
        <w:trPr>
          <w:trHeight w:val="2398"/>
        </w:trPr>
        <w:tc>
          <w:tcPr>
            <w:tcW w:w="9484" w:type="dxa"/>
            <w:tcBorders>
              <w:left w:val="single" w:sz="4" w:space="0" w:color="000000"/>
              <w:bottom w:val="single" w:sz="4" w:space="0" w:color="000000"/>
              <w:right w:val="single" w:sz="4" w:space="0" w:color="000000"/>
            </w:tcBorders>
            <w:shd w:val="clear" w:color="auto" w:fill="auto"/>
          </w:tcPr>
          <w:p w14:paraId="7E401FC8" w14:textId="3DDE164B" w:rsidR="00CA3C15" w:rsidRDefault="00CA3C15" w:rsidP="00CA3C15">
            <w:pPr>
              <w:spacing w:before="240"/>
              <w:jc w:val="center"/>
              <w:rPr>
                <w:rFonts w:eastAsia="ZapfDingbats"/>
                <w:b/>
                <w:smallCaps/>
                <w:color w:val="FF0000"/>
              </w:rPr>
            </w:pPr>
            <w:r>
              <w:rPr>
                <w:rFonts w:eastAsia="ZapfDingbats"/>
                <w:b/>
                <w:smallCaps/>
                <w:color w:val="FF0000"/>
              </w:rPr>
              <w:t>Nom – Prenom et Fonction du signataire titulaire du certificat de signature électronique</w:t>
            </w:r>
          </w:p>
        </w:tc>
      </w:tr>
      <w:tr w:rsidR="00CA3C15" w14:paraId="2BF65C7A" w14:textId="77777777" w:rsidTr="006609CB">
        <w:tc>
          <w:tcPr>
            <w:tcW w:w="9484" w:type="dxa"/>
            <w:tcBorders>
              <w:top w:val="single" w:sz="4" w:space="0" w:color="000000"/>
              <w:left w:val="single" w:sz="4" w:space="0" w:color="000000"/>
              <w:bottom w:val="single" w:sz="4" w:space="0" w:color="000000"/>
              <w:right w:val="single" w:sz="4" w:space="0" w:color="000000"/>
            </w:tcBorders>
            <w:shd w:val="clear" w:color="auto" w:fill="auto"/>
          </w:tcPr>
          <w:p w14:paraId="73DACCF9" w14:textId="77777777" w:rsidR="00CA3C15" w:rsidRDefault="00CA3C15" w:rsidP="006609CB">
            <w:pPr>
              <w:pStyle w:val="En-tte"/>
              <w:tabs>
                <w:tab w:val="clear" w:pos="4536"/>
                <w:tab w:val="left" w:leader="dot" w:pos="9072"/>
              </w:tabs>
              <w:jc w:val="both"/>
            </w:pPr>
            <w:r>
              <w:rPr>
                <w:rFonts w:eastAsia="ZapfDingbats"/>
                <w:b/>
                <w:color w:val="FF0000"/>
              </w:rPr>
              <w:t>*la signature n’étant plus obligatoire sur l’offre et la candidature, le candidat retenu devra, s’il ne l’a pas effectué au dépôt, signer électroniquement l’accord-cadre adressé par la Caf au moment de la notification.</w:t>
            </w:r>
          </w:p>
        </w:tc>
      </w:tr>
    </w:tbl>
    <w:p w14:paraId="0220EB56" w14:textId="3C810D0A" w:rsidR="001F4088" w:rsidRPr="00CA3C15" w:rsidRDefault="00CA3C15" w:rsidP="00CA3C15">
      <w:pPr>
        <w:spacing w:before="360" w:after="120"/>
        <w:ind w:left="567"/>
        <w:jc w:val="center"/>
      </w:pPr>
      <w:r>
        <w:rPr>
          <w:b/>
        </w:rPr>
        <w:t>CO</w:t>
      </w:r>
      <w:r w:rsidR="001F4088" w:rsidRPr="00CA3C15">
        <w:rPr>
          <w:b/>
        </w:rPr>
        <w:t>ORDONNEES DE LA PERSONNE POUVANT ETRE CONTACTEE SI DES RENSEIGNEMENTS COMPLEMENTAIRES S’AVERAIENT NECESSAIRES</w:t>
      </w:r>
      <w:r w:rsidR="001F4088" w:rsidRPr="00CA3C15">
        <w:t xml:space="preserve"> :</w:t>
      </w:r>
    </w:p>
    <w:tbl>
      <w:tblPr>
        <w:tblpPr w:leftFromText="141" w:rightFromText="141" w:vertAnchor="text" w:horzAnchor="margin" w:tblpY="170"/>
        <w:tblW w:w="0" w:type="auto"/>
        <w:tblLayout w:type="fixed"/>
        <w:tblCellMar>
          <w:left w:w="70" w:type="dxa"/>
          <w:right w:w="70" w:type="dxa"/>
        </w:tblCellMar>
        <w:tblLook w:val="0000" w:firstRow="0" w:lastRow="0" w:firstColumn="0" w:lastColumn="0" w:noHBand="0" w:noVBand="0"/>
      </w:tblPr>
      <w:tblGrid>
        <w:gridCol w:w="9654"/>
      </w:tblGrid>
      <w:tr w:rsidR="00CA3C15" w:rsidRPr="00CA3C15" w14:paraId="49D42558" w14:textId="77777777" w:rsidTr="00CA3C15">
        <w:trPr>
          <w:cantSplit/>
          <w:trHeight w:val="540"/>
          <w:tblHeader/>
        </w:trPr>
        <w:tc>
          <w:tcPr>
            <w:tcW w:w="9654" w:type="dxa"/>
          </w:tcPr>
          <w:p w14:paraId="16B5719C" w14:textId="77777777" w:rsidR="00CA3C15" w:rsidRPr="00CA3C15" w:rsidRDefault="00CA3C15" w:rsidP="00CA3C15">
            <w:pPr>
              <w:pStyle w:val="Titre4"/>
              <w:spacing w:before="240"/>
              <w:ind w:right="-1912"/>
              <w:rPr>
                <w:b w:val="0"/>
              </w:rPr>
            </w:pPr>
            <w:r w:rsidRPr="00CA3C15">
              <w:rPr>
                <w:b w:val="0"/>
              </w:rPr>
              <w:t>Nom :________________________________  Fonction : __________________</w:t>
            </w:r>
          </w:p>
        </w:tc>
      </w:tr>
      <w:tr w:rsidR="00CA3C15" w:rsidRPr="00CA3C15" w14:paraId="029CCB97" w14:textId="77777777" w:rsidTr="00CA3C15">
        <w:trPr>
          <w:cantSplit/>
          <w:trHeight w:val="544"/>
        </w:trPr>
        <w:tc>
          <w:tcPr>
            <w:tcW w:w="9654" w:type="dxa"/>
          </w:tcPr>
          <w:p w14:paraId="6AA9793B" w14:textId="77777777" w:rsidR="00CA3C15" w:rsidRPr="00CA3C15" w:rsidRDefault="00CA3C15" w:rsidP="00CA3C15">
            <w:pPr>
              <w:spacing w:before="120" w:line="360" w:lineRule="auto"/>
              <w:ind w:right="-286"/>
              <w:jc w:val="both"/>
            </w:pPr>
            <w:r w:rsidRPr="00CA3C15">
              <w:t>Adresse : ________________________________________________________</w:t>
            </w:r>
          </w:p>
        </w:tc>
      </w:tr>
      <w:tr w:rsidR="00CA3C15" w:rsidRPr="00CA3C15" w14:paraId="7AC8C562" w14:textId="77777777" w:rsidTr="00CA3C15">
        <w:trPr>
          <w:cantSplit/>
          <w:trHeight w:val="544"/>
        </w:trPr>
        <w:tc>
          <w:tcPr>
            <w:tcW w:w="9654" w:type="dxa"/>
          </w:tcPr>
          <w:p w14:paraId="543B1CB2" w14:textId="77777777" w:rsidR="00CA3C15" w:rsidRPr="00CA3C15" w:rsidRDefault="00CA3C15" w:rsidP="00CA3C15">
            <w:pPr>
              <w:spacing w:before="120" w:line="360" w:lineRule="auto"/>
              <w:ind w:right="-286"/>
              <w:jc w:val="both"/>
            </w:pPr>
            <w:r w:rsidRPr="00CA3C15">
              <w:t>_________________________________________________________________</w:t>
            </w:r>
          </w:p>
        </w:tc>
      </w:tr>
      <w:tr w:rsidR="00CA3C15" w:rsidRPr="00CA3C15" w14:paraId="2D33A5FB" w14:textId="77777777" w:rsidTr="00CA3C15">
        <w:trPr>
          <w:cantSplit/>
          <w:trHeight w:val="281"/>
        </w:trPr>
        <w:tc>
          <w:tcPr>
            <w:tcW w:w="9654" w:type="dxa"/>
          </w:tcPr>
          <w:p w14:paraId="034946F4" w14:textId="77777777" w:rsidR="00CA3C15" w:rsidRPr="00CA3C15" w:rsidRDefault="00CA3C15" w:rsidP="00CA3C15">
            <w:pPr>
              <w:pStyle w:val="Titre4"/>
              <w:ind w:right="-286"/>
              <w:jc w:val="left"/>
              <w:rPr>
                <w:b w:val="0"/>
              </w:rPr>
            </w:pPr>
            <w:r w:rsidRPr="00CA3C15">
              <w:rPr>
                <w:b w:val="0"/>
              </w:rPr>
              <w:t>Téléphone :___________________________ Télécopie : ___________________</w:t>
            </w:r>
          </w:p>
        </w:tc>
      </w:tr>
      <w:tr w:rsidR="00CA3C15" w:rsidRPr="00CA3C15" w14:paraId="2FBEA125" w14:textId="77777777" w:rsidTr="00CA3C15">
        <w:trPr>
          <w:cantSplit/>
          <w:trHeight w:val="263"/>
        </w:trPr>
        <w:tc>
          <w:tcPr>
            <w:tcW w:w="9654" w:type="dxa"/>
          </w:tcPr>
          <w:p w14:paraId="31734F86" w14:textId="77777777" w:rsidR="00CA3C15" w:rsidRPr="00CA3C15" w:rsidRDefault="00CA3C15" w:rsidP="00CA3C15">
            <w:pPr>
              <w:pStyle w:val="Titre4"/>
              <w:ind w:right="-286"/>
              <w:rPr>
                <w:b w:val="0"/>
              </w:rPr>
            </w:pPr>
            <w:r w:rsidRPr="00CA3C15">
              <w:rPr>
                <w:b w:val="0"/>
              </w:rPr>
              <w:t>E-mail : ___________________________________________________________</w:t>
            </w:r>
          </w:p>
        </w:tc>
      </w:tr>
    </w:tbl>
    <w:p w14:paraId="0A49F038" w14:textId="77777777" w:rsidR="001F4088" w:rsidRPr="005E04B9" w:rsidRDefault="001F4088" w:rsidP="001F4088">
      <w:pPr>
        <w:rPr>
          <w:sz w:val="22"/>
          <w:szCs w:val="22"/>
        </w:rPr>
      </w:pPr>
    </w:p>
    <w:sectPr w:rsidR="001F4088" w:rsidRPr="005E04B9" w:rsidSect="008D2CE9">
      <w:headerReference w:type="default" r:id="rId9"/>
      <w:footerReference w:type="even" r:id="rId10"/>
      <w:footerReference w:type="default" r:id="rId11"/>
      <w:pgSz w:w="11907" w:h="16840" w:code="9"/>
      <w:pgMar w:top="567" w:right="851"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75F0F" w14:textId="77777777" w:rsidR="00123196" w:rsidRDefault="00123196">
      <w:r>
        <w:separator/>
      </w:r>
    </w:p>
  </w:endnote>
  <w:endnote w:type="continuationSeparator" w:id="0">
    <w:p w14:paraId="261CF009" w14:textId="77777777" w:rsidR="00123196" w:rsidRDefault="0012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Sorts">
    <w:charset w:val="02"/>
    <w:family w:val="auto"/>
    <w:pitch w:val="variable"/>
    <w:sig w:usb0="00000000" w:usb1="10000000" w:usb2="00000000" w:usb3="00000000" w:csb0="80000000"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Univers (WN)">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D457" w14:textId="77777777" w:rsidR="00123196" w:rsidRDefault="00123196">
    <w:pPr>
      <w:pStyle w:val="En-tt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05F8F396" w14:textId="77777777" w:rsidR="00123196" w:rsidRDefault="0012319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71AA" w14:textId="1EF945A9" w:rsidR="00123196" w:rsidRDefault="00123196">
    <w:pPr>
      <w:pStyle w:val="Pieddepage"/>
      <w:pBdr>
        <w:top w:val="single" w:sz="4" w:space="1" w:color="auto"/>
      </w:pBdr>
      <w:tabs>
        <w:tab w:val="left" w:pos="7371"/>
      </w:tabs>
      <w:ind w:right="360"/>
      <w:jc w:val="right"/>
      <w:rPr>
        <w:b/>
        <w:i/>
      </w:rPr>
    </w:pPr>
    <w:r>
      <w:rPr>
        <w:rStyle w:val="Numrodepage"/>
      </w:rPr>
      <w:t>MA 0</w:t>
    </w:r>
    <w:r w:rsidR="00AE05CC">
      <w:rPr>
        <w:rStyle w:val="Numrodepage"/>
      </w:rPr>
      <w:t>2</w:t>
    </w:r>
    <w:r>
      <w:rPr>
        <w:rStyle w:val="Numrodepage"/>
      </w:rPr>
      <w:t>/202</w:t>
    </w:r>
    <w:r w:rsidR="00AE05CC">
      <w:rPr>
        <w:rStyle w:val="Numrodepage"/>
      </w:rPr>
      <w:t>6</w:t>
    </w:r>
    <w:r>
      <w:rPr>
        <w:rStyle w:val="Numrodepage"/>
      </w:rPr>
      <w:t xml:space="preserve"> – AE – LOT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CA557" w14:textId="77777777" w:rsidR="00123196" w:rsidRDefault="00123196">
      <w:r>
        <w:separator/>
      </w:r>
    </w:p>
  </w:footnote>
  <w:footnote w:type="continuationSeparator" w:id="0">
    <w:p w14:paraId="7D19CE1D" w14:textId="77777777" w:rsidR="00123196" w:rsidRDefault="00123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DAFE" w14:textId="3DE61680" w:rsidR="00AE05CC" w:rsidRDefault="00AE05CC" w:rsidP="00AE05CC">
    <w:pPr>
      <w:pStyle w:val="En-tte"/>
      <w:tabs>
        <w:tab w:val="clear" w:pos="4536"/>
        <w:tab w:val="clear" w:pos="9072"/>
        <w:tab w:val="left" w:pos="2865"/>
        <w:tab w:val="left" w:pos="6585"/>
      </w:tabs>
    </w:pPr>
    <w:r>
      <w:rPr>
        <w:b/>
        <w:bCs/>
        <w:noProof/>
      </w:rPr>
      <mc:AlternateContent>
        <mc:Choice Requires="wpg">
          <w:drawing>
            <wp:anchor distT="0" distB="0" distL="114300" distR="114300" simplePos="0" relativeHeight="251717120" behindDoc="0" locked="0" layoutInCell="1" allowOverlap="1" wp14:anchorId="03137904" wp14:editId="64337E51">
              <wp:simplePos x="0" y="0"/>
              <wp:positionH relativeFrom="page">
                <wp:posOffset>0</wp:posOffset>
              </wp:positionH>
              <wp:positionV relativeFrom="page">
                <wp:posOffset>219075</wp:posOffset>
              </wp:positionV>
              <wp:extent cx="7560310" cy="1256030"/>
              <wp:effectExtent l="0" t="0" r="2540" b="1270"/>
              <wp:wrapNone/>
              <wp:docPr id="1565425228"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6"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7"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8"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047A3F55" id="Groupe 1" o:spid="_x0000_s1026" style="position:absolute;margin-left:0;margin-top:17.25pt;width:595.3pt;height:98.9pt;z-index:251717120;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">
                <v:imagedata r:id="rId4" o:title=""/>
              </v:shape>
              <w10:wrap anchorx="page" anchory="page"/>
            </v:group>
          </w:pict>
        </mc:Fallback>
      </mc:AlternateContent>
    </w:r>
    <w:r>
      <w:tab/>
      <w:t xml:space="preserve">                                                                                                     Page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5</w:t>
    </w:r>
    <w:r>
      <w:rPr>
        <w:b/>
        <w:bCs/>
        <w:sz w:val="24"/>
        <w:szCs w:val="24"/>
      </w:rPr>
      <w:fldChar w:fldCharType="end"/>
    </w:r>
  </w:p>
  <w:p w14:paraId="3CE72B0E" w14:textId="30FF4E7D" w:rsidR="00AE05CC" w:rsidRDefault="00AE05CC" w:rsidP="00AE05CC">
    <w:pPr>
      <w:pStyle w:val="En-tte"/>
      <w:tabs>
        <w:tab w:val="clear" w:pos="4536"/>
        <w:tab w:val="clear" w:pos="9072"/>
      </w:tabs>
      <w:ind w:left="851"/>
      <w:rPr>
        <w:b/>
        <w:bCs/>
        <w:sz w:val="16"/>
        <w:szCs w:val="16"/>
      </w:rPr>
    </w:pPr>
    <w:r>
      <w:rPr>
        <w:b/>
        <w:bCs/>
        <w:sz w:val="16"/>
        <w:szCs w:val="16"/>
      </w:rPr>
      <w:t>DIRECTION SUPPORTS, OUTILS ET SOLIDARITE</w:t>
    </w:r>
    <w:r>
      <w:rPr>
        <w:b/>
        <w:bCs/>
        <w:sz w:val="16"/>
        <w:szCs w:val="16"/>
      </w:rPr>
      <w:tab/>
    </w:r>
    <w:r>
      <w:rPr>
        <w:b/>
        <w:bCs/>
        <w:sz w:val="16"/>
        <w:szCs w:val="16"/>
      </w:rPr>
      <w:tab/>
      <w:t xml:space="preserve">                                                </w:t>
    </w:r>
  </w:p>
  <w:p w14:paraId="0B6B90E1" w14:textId="77777777" w:rsidR="00AE05CC" w:rsidRPr="00293855" w:rsidRDefault="00AE05CC" w:rsidP="00AE05CC">
    <w:pPr>
      <w:pStyle w:val="En-tte"/>
      <w:tabs>
        <w:tab w:val="clear" w:pos="4536"/>
        <w:tab w:val="clear" w:pos="9072"/>
      </w:tabs>
      <w:ind w:left="851"/>
    </w:pPr>
    <w:r w:rsidRPr="00A140EE">
      <w:rPr>
        <w:b/>
        <w:bCs/>
        <w:sz w:val="16"/>
        <w:szCs w:val="16"/>
      </w:rPr>
      <w:t>BUREAU DES MARCHES</w:t>
    </w:r>
  </w:p>
  <w:p w14:paraId="25E20695" w14:textId="38A1C495" w:rsidR="00AE05CC" w:rsidRDefault="00AE05CC" w:rsidP="00AE05CC">
    <w:pPr>
      <w:pStyle w:val="En-tte"/>
      <w:tabs>
        <w:tab w:val="clear" w:pos="4536"/>
        <w:tab w:val="clear" w:pos="9072"/>
        <w:tab w:val="left" w:pos="1185"/>
      </w:tabs>
      <w:ind w:left="-2977"/>
    </w:pPr>
  </w:p>
  <w:p w14:paraId="3383108A" w14:textId="77777777" w:rsidR="00AE05CC" w:rsidRDefault="00AE05CC" w:rsidP="00AE05CC">
    <w:pPr>
      <w:pStyle w:val="En-tte"/>
      <w:tabs>
        <w:tab w:val="center" w:pos="4146"/>
        <w:tab w:val="right" w:pos="6839"/>
      </w:tabs>
      <w:ind w:left="2552"/>
      <w:jc w:val="right"/>
      <w:rPr>
        <w:b/>
        <w:bCs/>
      </w:rPr>
    </w:pPr>
  </w:p>
  <w:p w14:paraId="461E5C9E" w14:textId="2694B78A" w:rsidR="00AE05CC" w:rsidRDefault="00AE05CC" w:rsidP="00AE05CC">
    <w:pPr>
      <w:pStyle w:val="En-tte"/>
      <w:tabs>
        <w:tab w:val="center" w:pos="4146"/>
        <w:tab w:val="right" w:pos="6839"/>
      </w:tabs>
      <w:jc w:val="right"/>
      <w:rPr>
        <w:b/>
        <w:bCs/>
      </w:rPr>
    </w:pPr>
  </w:p>
  <w:p w14:paraId="15D3F51D" w14:textId="77777777" w:rsidR="00AE05CC" w:rsidRPr="001C4666" w:rsidRDefault="00AE05CC" w:rsidP="00AE05CC">
    <w:pPr>
      <w:pStyle w:val="En-tte"/>
      <w:tabs>
        <w:tab w:val="center" w:pos="4146"/>
        <w:tab w:val="right" w:pos="6839"/>
      </w:tabs>
      <w:jc w:val="right"/>
      <w:rPr>
        <w:b/>
        <w:bCs/>
      </w:rPr>
    </w:pPr>
  </w:p>
  <w:p w14:paraId="7D32CBD7" w14:textId="23113AA4" w:rsidR="00AE05CC" w:rsidRPr="007723FD" w:rsidRDefault="00AE05CC" w:rsidP="00AE05CC">
    <w:pPr>
      <w:pStyle w:val="En-tte"/>
      <w:tabs>
        <w:tab w:val="clear" w:pos="4536"/>
        <w:tab w:val="clear" w:pos="9072"/>
        <w:tab w:val="left" w:pos="7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3"/>
      <w:numFmt w:val="bullet"/>
      <w:lvlText w:val=""/>
      <w:lvlJc w:val="left"/>
      <w:pPr>
        <w:tabs>
          <w:tab w:val="num" w:pos="1494"/>
        </w:tabs>
        <w:ind w:left="1494" w:hanging="360"/>
      </w:pPr>
      <w:rPr>
        <w:rFonts w:ascii="Symbol" w:hAnsi="Symbol" w:cs="Symbol" w:hint="default"/>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cs="Symbol" w:hint="default"/>
      </w:rPr>
    </w:lvl>
  </w:abstractNum>
  <w:abstractNum w:abstractNumId="3" w15:restartNumberingAfterBreak="0">
    <w:nsid w:val="05ED0AD0"/>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66327A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8C7695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A8532C5"/>
    <w:multiLevelType w:val="hybridMultilevel"/>
    <w:tmpl w:val="F0BC08CC"/>
    <w:lvl w:ilvl="0" w:tplc="040C0003">
      <w:start w:val="1"/>
      <w:numFmt w:val="bullet"/>
      <w:lvlText w:val="o"/>
      <w:lvlJc w:val="left"/>
      <w:pPr>
        <w:ind w:left="765" w:hanging="360"/>
      </w:pPr>
      <w:rPr>
        <w:rFonts w:ascii="Courier New" w:hAnsi="Courier New" w:cs="Courier New"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7" w15:restartNumberingAfterBreak="0">
    <w:nsid w:val="0AC006C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04E444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7C460D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BFB2862"/>
    <w:multiLevelType w:val="multilevel"/>
    <w:tmpl w:val="39DE7B0E"/>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1" w15:restartNumberingAfterBreak="0">
    <w:nsid w:val="1F361A6B"/>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025593F"/>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7C15273"/>
    <w:multiLevelType w:val="multilevel"/>
    <w:tmpl w:val="593269E8"/>
    <w:lvl w:ilvl="0">
      <w:start w:val="1"/>
      <w:numFmt w:val="decimal"/>
      <w:pStyle w:val="Titre2"/>
      <w:lvlText w:val="%1."/>
      <w:lvlJc w:val="left"/>
      <w:pPr>
        <w:tabs>
          <w:tab w:val="num" w:pos="360"/>
        </w:tabs>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36C623F"/>
    <w:multiLevelType w:val="singleLevel"/>
    <w:tmpl w:val="90D4B7AA"/>
    <w:lvl w:ilvl="0">
      <w:numFmt w:val="bullet"/>
      <w:lvlText w:val="-"/>
      <w:lvlJc w:val="left"/>
      <w:pPr>
        <w:tabs>
          <w:tab w:val="num" w:pos="644"/>
        </w:tabs>
        <w:ind w:left="644" w:hanging="360"/>
      </w:pPr>
      <w:rPr>
        <w:rFonts w:hint="default"/>
      </w:rPr>
    </w:lvl>
  </w:abstractNum>
  <w:abstractNum w:abstractNumId="15" w15:restartNumberingAfterBreak="0">
    <w:nsid w:val="36D7105B"/>
    <w:multiLevelType w:val="multilevel"/>
    <w:tmpl w:val="6AF6DDE2"/>
    <w:lvl w:ilvl="0">
      <w:start w:val="1"/>
      <w:numFmt w:val="decimal"/>
      <w:lvlText w:val="%1)"/>
      <w:lvlJc w:val="left"/>
      <w:pPr>
        <w:tabs>
          <w:tab w:val="num" w:pos="360"/>
        </w:tabs>
        <w:ind w:left="360" w:hanging="360"/>
      </w:pPr>
    </w:lvl>
    <w:lvl w:ilvl="1">
      <w:start w:val="2"/>
      <w:numFmt w:val="decimal"/>
      <w:lvlText w:val="%2)"/>
      <w:lvlJc w:val="left"/>
      <w:pPr>
        <w:tabs>
          <w:tab w:val="num" w:pos="720"/>
        </w:tabs>
        <w:ind w:left="720" w:hanging="360"/>
      </w:pPr>
    </w:lvl>
    <w:lvl w:ilvl="2">
      <w:start w:val="1"/>
      <w:numFmt w:val="decimal"/>
      <w:pStyle w:val="Titre3"/>
      <w:lvlText w:val="%3."/>
      <w:lvlJc w:val="left"/>
      <w:pPr>
        <w:tabs>
          <w:tab w:val="num" w:pos="360"/>
        </w:tabs>
        <w:ind w:left="0" w:firstLine="0"/>
      </w:pPr>
      <w:rPr>
        <w:rFonts w:ascii="Arial" w:hAnsi="Arial" w:hint="default"/>
        <w:b/>
        <w:i w:val="0"/>
        <w:sz w:val="20"/>
      </w:rPr>
    </w:lvl>
    <w:lvl w:ilvl="3">
      <w:start w:val="1"/>
      <w:numFmt w:val="decimal"/>
      <w:lvlText w:val="2.%4."/>
      <w:lvlJc w:val="left"/>
      <w:pPr>
        <w:tabs>
          <w:tab w:val="num" w:pos="360"/>
        </w:tabs>
        <w:ind w:left="0" w:firstLine="0"/>
      </w:pPr>
      <w:rPr>
        <w:rFonts w:ascii="Arial" w:hAnsi="Arial" w:hint="default"/>
        <w:b/>
        <w:i w:val="0"/>
        <w:sz w:val="2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DAF269D"/>
    <w:multiLevelType w:val="singleLevel"/>
    <w:tmpl w:val="0E52CC08"/>
    <w:lvl w:ilvl="0">
      <w:start w:val="3"/>
      <w:numFmt w:val="bullet"/>
      <w:lvlText w:val=""/>
      <w:lvlJc w:val="left"/>
      <w:pPr>
        <w:tabs>
          <w:tab w:val="num" w:pos="1494"/>
        </w:tabs>
        <w:ind w:left="1494" w:hanging="360"/>
      </w:pPr>
      <w:rPr>
        <w:rFonts w:ascii="Symbol" w:hAnsi="Symbol" w:hint="default"/>
      </w:rPr>
    </w:lvl>
  </w:abstractNum>
  <w:abstractNum w:abstractNumId="17" w15:restartNumberingAfterBreak="0">
    <w:nsid w:val="3E1A27EA"/>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EF57836"/>
    <w:multiLevelType w:val="hybridMultilevel"/>
    <w:tmpl w:val="66D6B510"/>
    <w:lvl w:ilvl="0" w:tplc="8B6AEE5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7944AF"/>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44DA28F9"/>
    <w:multiLevelType w:val="hybridMultilevel"/>
    <w:tmpl w:val="38C8BD50"/>
    <w:lvl w:ilvl="0" w:tplc="05CCB13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DC3039A"/>
    <w:multiLevelType w:val="singleLevel"/>
    <w:tmpl w:val="7700ACA4"/>
    <w:lvl w:ilvl="0">
      <w:start w:val="23"/>
      <w:numFmt w:val="bullet"/>
      <w:lvlText w:val="-"/>
      <w:lvlJc w:val="left"/>
      <w:pPr>
        <w:tabs>
          <w:tab w:val="num" w:pos="360"/>
        </w:tabs>
        <w:ind w:left="360" w:hanging="360"/>
      </w:pPr>
      <w:rPr>
        <w:rFonts w:hint="default"/>
      </w:rPr>
    </w:lvl>
  </w:abstractNum>
  <w:abstractNum w:abstractNumId="22" w15:restartNumberingAfterBreak="0">
    <w:nsid w:val="4F676F4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5BE941A6"/>
    <w:multiLevelType w:val="multilevel"/>
    <w:tmpl w:val="6AF6DDE2"/>
    <w:lvl w:ilvl="0">
      <w:start w:val="1"/>
      <w:numFmt w:val="decimal"/>
      <w:lvlText w:val="%1)"/>
      <w:lvlJc w:val="left"/>
      <w:pPr>
        <w:tabs>
          <w:tab w:val="num" w:pos="360"/>
        </w:tabs>
        <w:ind w:left="360" w:hanging="360"/>
      </w:pPr>
    </w:lvl>
    <w:lvl w:ilvl="1">
      <w:start w:val="2"/>
      <w:numFmt w:val="decimal"/>
      <w:lvlText w:val="%2)"/>
      <w:lvlJc w:val="left"/>
      <w:pPr>
        <w:tabs>
          <w:tab w:val="num" w:pos="720"/>
        </w:tabs>
        <w:ind w:left="720" w:hanging="360"/>
      </w:pPr>
    </w:lvl>
    <w:lvl w:ilvl="2">
      <w:start w:val="1"/>
      <w:numFmt w:val="decimal"/>
      <w:lvlText w:val="%3."/>
      <w:lvlJc w:val="left"/>
      <w:pPr>
        <w:tabs>
          <w:tab w:val="num" w:pos="360"/>
        </w:tabs>
        <w:ind w:left="0" w:firstLine="0"/>
      </w:pPr>
      <w:rPr>
        <w:rFonts w:ascii="Arial" w:hAnsi="Arial" w:hint="default"/>
        <w:b/>
        <w:i w:val="0"/>
        <w:sz w:val="20"/>
      </w:rPr>
    </w:lvl>
    <w:lvl w:ilvl="3">
      <w:start w:val="1"/>
      <w:numFmt w:val="decimal"/>
      <w:lvlText w:val="2.%4."/>
      <w:lvlJc w:val="left"/>
      <w:pPr>
        <w:tabs>
          <w:tab w:val="num" w:pos="360"/>
        </w:tabs>
        <w:ind w:left="0" w:firstLine="0"/>
      </w:pPr>
      <w:rPr>
        <w:rFonts w:ascii="Arial" w:hAnsi="Arial" w:hint="default"/>
        <w:b/>
        <w:i w:val="0"/>
        <w:sz w:val="2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BC1BBC"/>
    <w:multiLevelType w:val="hybridMultilevel"/>
    <w:tmpl w:val="81A2AB30"/>
    <w:lvl w:ilvl="0" w:tplc="E5F8DC00">
      <w:start w:val="1"/>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53623D5"/>
    <w:multiLevelType w:val="hybridMultilevel"/>
    <w:tmpl w:val="469C3558"/>
    <w:lvl w:ilvl="0" w:tplc="040C000F">
      <w:start w:val="2"/>
      <w:numFmt w:val="decimal"/>
      <w:lvlText w:val="%1."/>
      <w:lvlJc w:val="left"/>
      <w:pPr>
        <w:ind w:left="2771" w:hanging="360"/>
      </w:pPr>
      <w:rPr>
        <w:rFonts w:hint="default"/>
      </w:rPr>
    </w:lvl>
    <w:lvl w:ilvl="1" w:tplc="040C0019" w:tentative="1">
      <w:start w:val="1"/>
      <w:numFmt w:val="lowerLetter"/>
      <w:lvlText w:val="%2."/>
      <w:lvlJc w:val="left"/>
      <w:pPr>
        <w:ind w:left="3491" w:hanging="360"/>
      </w:pPr>
    </w:lvl>
    <w:lvl w:ilvl="2" w:tplc="040C001B" w:tentative="1">
      <w:start w:val="1"/>
      <w:numFmt w:val="lowerRoman"/>
      <w:lvlText w:val="%3."/>
      <w:lvlJc w:val="right"/>
      <w:pPr>
        <w:ind w:left="4211" w:hanging="180"/>
      </w:pPr>
    </w:lvl>
    <w:lvl w:ilvl="3" w:tplc="040C000F" w:tentative="1">
      <w:start w:val="1"/>
      <w:numFmt w:val="decimal"/>
      <w:lvlText w:val="%4."/>
      <w:lvlJc w:val="left"/>
      <w:pPr>
        <w:ind w:left="4931" w:hanging="360"/>
      </w:pPr>
    </w:lvl>
    <w:lvl w:ilvl="4" w:tplc="040C0019" w:tentative="1">
      <w:start w:val="1"/>
      <w:numFmt w:val="lowerLetter"/>
      <w:lvlText w:val="%5."/>
      <w:lvlJc w:val="left"/>
      <w:pPr>
        <w:ind w:left="5651" w:hanging="360"/>
      </w:pPr>
    </w:lvl>
    <w:lvl w:ilvl="5" w:tplc="040C001B" w:tentative="1">
      <w:start w:val="1"/>
      <w:numFmt w:val="lowerRoman"/>
      <w:lvlText w:val="%6."/>
      <w:lvlJc w:val="right"/>
      <w:pPr>
        <w:ind w:left="6371" w:hanging="180"/>
      </w:pPr>
    </w:lvl>
    <w:lvl w:ilvl="6" w:tplc="040C000F" w:tentative="1">
      <w:start w:val="1"/>
      <w:numFmt w:val="decimal"/>
      <w:lvlText w:val="%7."/>
      <w:lvlJc w:val="left"/>
      <w:pPr>
        <w:ind w:left="7091" w:hanging="360"/>
      </w:pPr>
    </w:lvl>
    <w:lvl w:ilvl="7" w:tplc="040C0019" w:tentative="1">
      <w:start w:val="1"/>
      <w:numFmt w:val="lowerLetter"/>
      <w:lvlText w:val="%8."/>
      <w:lvlJc w:val="left"/>
      <w:pPr>
        <w:ind w:left="7811" w:hanging="360"/>
      </w:pPr>
    </w:lvl>
    <w:lvl w:ilvl="8" w:tplc="040C001B" w:tentative="1">
      <w:start w:val="1"/>
      <w:numFmt w:val="lowerRoman"/>
      <w:lvlText w:val="%9."/>
      <w:lvlJc w:val="right"/>
      <w:pPr>
        <w:ind w:left="8531" w:hanging="180"/>
      </w:pPr>
    </w:lvl>
  </w:abstractNum>
  <w:abstractNum w:abstractNumId="26" w15:restartNumberingAfterBreak="0">
    <w:nsid w:val="67840D7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69A11EC1"/>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6CBA6041"/>
    <w:multiLevelType w:val="singleLevel"/>
    <w:tmpl w:val="446EB598"/>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abstractNum w:abstractNumId="30" w15:restartNumberingAfterBreak="0">
    <w:nsid w:val="75FB68C9"/>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91B5128"/>
    <w:multiLevelType w:val="hybridMultilevel"/>
    <w:tmpl w:val="03BA31C2"/>
    <w:lvl w:ilvl="0" w:tplc="715EB40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A711C6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7DEC1F22"/>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299259645">
    <w:abstractNumId w:val="13"/>
  </w:num>
  <w:num w:numId="2" w16cid:durableId="1723020157">
    <w:abstractNumId w:val="15"/>
  </w:num>
  <w:num w:numId="3" w16cid:durableId="1092437572">
    <w:abstractNumId w:val="29"/>
  </w:num>
  <w:num w:numId="4" w16cid:durableId="661852503">
    <w:abstractNumId w:val="14"/>
  </w:num>
  <w:num w:numId="5" w16cid:durableId="1176114662">
    <w:abstractNumId w:val="23"/>
  </w:num>
  <w:num w:numId="6" w16cid:durableId="207230536">
    <w:abstractNumId w:val="24"/>
  </w:num>
  <w:num w:numId="7" w16cid:durableId="1031028061">
    <w:abstractNumId w:val="10"/>
  </w:num>
  <w:num w:numId="8" w16cid:durableId="804783416">
    <w:abstractNumId w:val="25"/>
  </w:num>
  <w:num w:numId="9" w16cid:durableId="1625575221">
    <w:abstractNumId w:val="0"/>
    <w:lvlOverride w:ilvl="0">
      <w:lvl w:ilvl="0">
        <w:start w:val="1"/>
        <w:numFmt w:val="bullet"/>
        <w:lvlText w:val=""/>
        <w:legacy w:legacy="1" w:legacySpace="0" w:legacyIndent="397"/>
        <w:lvlJc w:val="left"/>
        <w:pPr>
          <w:ind w:left="397" w:hanging="397"/>
        </w:pPr>
        <w:rPr>
          <w:rFonts w:ascii="Wingdings" w:hAnsi="Wingdings" w:hint="default"/>
          <w:sz w:val="20"/>
        </w:rPr>
      </w:lvl>
    </w:lvlOverride>
  </w:num>
  <w:num w:numId="10" w16cid:durableId="1767455638">
    <w:abstractNumId w:val="16"/>
  </w:num>
  <w:num w:numId="11" w16cid:durableId="1883856913">
    <w:abstractNumId w:val="28"/>
  </w:num>
  <w:num w:numId="12" w16cid:durableId="142240342">
    <w:abstractNumId w:val="18"/>
  </w:num>
  <w:num w:numId="13" w16cid:durableId="427770388">
    <w:abstractNumId w:val="20"/>
  </w:num>
  <w:num w:numId="14" w16cid:durableId="1821850938">
    <w:abstractNumId w:val="4"/>
  </w:num>
  <w:num w:numId="15" w16cid:durableId="929393680">
    <w:abstractNumId w:val="9"/>
  </w:num>
  <w:num w:numId="16" w16cid:durableId="1842894512">
    <w:abstractNumId w:val="11"/>
  </w:num>
  <w:num w:numId="17" w16cid:durableId="1144657346">
    <w:abstractNumId w:val="7"/>
  </w:num>
  <w:num w:numId="18" w16cid:durableId="635529638">
    <w:abstractNumId w:val="22"/>
  </w:num>
  <w:num w:numId="19" w16cid:durableId="2137211078">
    <w:abstractNumId w:val="27"/>
  </w:num>
  <w:num w:numId="20" w16cid:durableId="67654438">
    <w:abstractNumId w:val="12"/>
  </w:num>
  <w:num w:numId="21" w16cid:durableId="1506553864">
    <w:abstractNumId w:val="3"/>
  </w:num>
  <w:num w:numId="22" w16cid:durableId="623582627">
    <w:abstractNumId w:val="19"/>
  </w:num>
  <w:num w:numId="23" w16cid:durableId="1198933911">
    <w:abstractNumId w:val="26"/>
  </w:num>
  <w:num w:numId="24" w16cid:durableId="1646741710">
    <w:abstractNumId w:val="5"/>
  </w:num>
  <w:num w:numId="25" w16cid:durableId="1900282581">
    <w:abstractNumId w:val="30"/>
  </w:num>
  <w:num w:numId="26" w16cid:durableId="842429802">
    <w:abstractNumId w:val="17"/>
  </w:num>
  <w:num w:numId="27" w16cid:durableId="564950380">
    <w:abstractNumId w:val="33"/>
  </w:num>
  <w:num w:numId="28" w16cid:durableId="575287496">
    <w:abstractNumId w:val="8"/>
  </w:num>
  <w:num w:numId="29" w16cid:durableId="437414905">
    <w:abstractNumId w:val="32"/>
  </w:num>
  <w:num w:numId="30" w16cid:durableId="12390361">
    <w:abstractNumId w:val="2"/>
  </w:num>
  <w:num w:numId="31" w16cid:durableId="246958631">
    <w:abstractNumId w:val="21"/>
  </w:num>
  <w:num w:numId="32" w16cid:durableId="1733196204">
    <w:abstractNumId w:val="31"/>
  </w:num>
  <w:num w:numId="33" w16cid:durableId="1223907641">
    <w:abstractNumId w:val="1"/>
  </w:num>
  <w:num w:numId="34" w16cid:durableId="30089006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fr-FR" w:vendorID="9" w:dllVersion="512" w:checkStyle="1"/>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79C3"/>
    <w:rsid w:val="000022D3"/>
    <w:rsid w:val="0001604F"/>
    <w:rsid w:val="000165B8"/>
    <w:rsid w:val="00036A11"/>
    <w:rsid w:val="00036E56"/>
    <w:rsid w:val="000431D0"/>
    <w:rsid w:val="00044100"/>
    <w:rsid w:val="00054356"/>
    <w:rsid w:val="00062DD7"/>
    <w:rsid w:val="0007658F"/>
    <w:rsid w:val="000771A1"/>
    <w:rsid w:val="00083547"/>
    <w:rsid w:val="000840C9"/>
    <w:rsid w:val="0009287E"/>
    <w:rsid w:val="00096F56"/>
    <w:rsid w:val="000A0E2D"/>
    <w:rsid w:val="000B1074"/>
    <w:rsid w:val="000D20E4"/>
    <w:rsid w:val="000D560D"/>
    <w:rsid w:val="00101BC7"/>
    <w:rsid w:val="00105581"/>
    <w:rsid w:val="00106883"/>
    <w:rsid w:val="00112AE9"/>
    <w:rsid w:val="00115084"/>
    <w:rsid w:val="00122DFD"/>
    <w:rsid w:val="00123196"/>
    <w:rsid w:val="00126E20"/>
    <w:rsid w:val="001413D2"/>
    <w:rsid w:val="00160132"/>
    <w:rsid w:val="00182A1B"/>
    <w:rsid w:val="00197EA7"/>
    <w:rsid w:val="001A10A6"/>
    <w:rsid w:val="001A4348"/>
    <w:rsid w:val="001B6DBB"/>
    <w:rsid w:val="001C0E4A"/>
    <w:rsid w:val="001C3AEE"/>
    <w:rsid w:val="001E524B"/>
    <w:rsid w:val="001F4088"/>
    <w:rsid w:val="00201618"/>
    <w:rsid w:val="00216752"/>
    <w:rsid w:val="00242674"/>
    <w:rsid w:val="002449F5"/>
    <w:rsid w:val="002707EF"/>
    <w:rsid w:val="002837F9"/>
    <w:rsid w:val="002A677B"/>
    <w:rsid w:val="002A6C66"/>
    <w:rsid w:val="002B4CAE"/>
    <w:rsid w:val="002B6B53"/>
    <w:rsid w:val="002B75B3"/>
    <w:rsid w:val="002C45BE"/>
    <w:rsid w:val="00301014"/>
    <w:rsid w:val="00310A6B"/>
    <w:rsid w:val="003165D0"/>
    <w:rsid w:val="003617EE"/>
    <w:rsid w:val="00370F7B"/>
    <w:rsid w:val="003824AD"/>
    <w:rsid w:val="003A37C8"/>
    <w:rsid w:val="003B1519"/>
    <w:rsid w:val="003B5706"/>
    <w:rsid w:val="003D72D1"/>
    <w:rsid w:val="00402AD1"/>
    <w:rsid w:val="00423E09"/>
    <w:rsid w:val="004549B4"/>
    <w:rsid w:val="00461422"/>
    <w:rsid w:val="00464547"/>
    <w:rsid w:val="004648C1"/>
    <w:rsid w:val="00467A4D"/>
    <w:rsid w:val="004906C7"/>
    <w:rsid w:val="004A42ED"/>
    <w:rsid w:val="004B7214"/>
    <w:rsid w:val="004E7C82"/>
    <w:rsid w:val="00536CAD"/>
    <w:rsid w:val="005450CE"/>
    <w:rsid w:val="005471A9"/>
    <w:rsid w:val="00556905"/>
    <w:rsid w:val="00564429"/>
    <w:rsid w:val="00564DA6"/>
    <w:rsid w:val="00596BF0"/>
    <w:rsid w:val="005B66B5"/>
    <w:rsid w:val="005C2062"/>
    <w:rsid w:val="005C41C2"/>
    <w:rsid w:val="005E04B9"/>
    <w:rsid w:val="005F0A46"/>
    <w:rsid w:val="00612891"/>
    <w:rsid w:val="00613F86"/>
    <w:rsid w:val="00627254"/>
    <w:rsid w:val="00636E69"/>
    <w:rsid w:val="006408AE"/>
    <w:rsid w:val="00642A97"/>
    <w:rsid w:val="006609CB"/>
    <w:rsid w:val="0068411B"/>
    <w:rsid w:val="00695BA1"/>
    <w:rsid w:val="00696EF2"/>
    <w:rsid w:val="006B6C8A"/>
    <w:rsid w:val="006C3447"/>
    <w:rsid w:val="006C6B82"/>
    <w:rsid w:val="006C7517"/>
    <w:rsid w:val="006D1758"/>
    <w:rsid w:val="006F4000"/>
    <w:rsid w:val="00704536"/>
    <w:rsid w:val="00706353"/>
    <w:rsid w:val="007111AE"/>
    <w:rsid w:val="007206AB"/>
    <w:rsid w:val="007326F2"/>
    <w:rsid w:val="00733455"/>
    <w:rsid w:val="00734699"/>
    <w:rsid w:val="007618E7"/>
    <w:rsid w:val="007723FD"/>
    <w:rsid w:val="0078638A"/>
    <w:rsid w:val="00792442"/>
    <w:rsid w:val="007E3F6D"/>
    <w:rsid w:val="007E75E5"/>
    <w:rsid w:val="007E79C3"/>
    <w:rsid w:val="008073A9"/>
    <w:rsid w:val="008274D8"/>
    <w:rsid w:val="00847CA9"/>
    <w:rsid w:val="00847F77"/>
    <w:rsid w:val="00852C91"/>
    <w:rsid w:val="00875E6B"/>
    <w:rsid w:val="008775DF"/>
    <w:rsid w:val="00877B2A"/>
    <w:rsid w:val="00882EF2"/>
    <w:rsid w:val="0088589D"/>
    <w:rsid w:val="00892DE6"/>
    <w:rsid w:val="008D2CE9"/>
    <w:rsid w:val="008D614B"/>
    <w:rsid w:val="008E4106"/>
    <w:rsid w:val="00900625"/>
    <w:rsid w:val="0091079D"/>
    <w:rsid w:val="009156FC"/>
    <w:rsid w:val="009202A4"/>
    <w:rsid w:val="00934886"/>
    <w:rsid w:val="00935370"/>
    <w:rsid w:val="00944C42"/>
    <w:rsid w:val="00945C65"/>
    <w:rsid w:val="009754F2"/>
    <w:rsid w:val="00980103"/>
    <w:rsid w:val="009F1474"/>
    <w:rsid w:val="00A030E6"/>
    <w:rsid w:val="00A07709"/>
    <w:rsid w:val="00A2506A"/>
    <w:rsid w:val="00A30734"/>
    <w:rsid w:val="00A30BCB"/>
    <w:rsid w:val="00A62DD8"/>
    <w:rsid w:val="00A76D54"/>
    <w:rsid w:val="00A91A81"/>
    <w:rsid w:val="00AA0377"/>
    <w:rsid w:val="00AA4228"/>
    <w:rsid w:val="00AB3A6D"/>
    <w:rsid w:val="00AC1556"/>
    <w:rsid w:val="00AC2A46"/>
    <w:rsid w:val="00AE05CC"/>
    <w:rsid w:val="00AE4702"/>
    <w:rsid w:val="00AF0122"/>
    <w:rsid w:val="00AF51DB"/>
    <w:rsid w:val="00B121C0"/>
    <w:rsid w:val="00B13F91"/>
    <w:rsid w:val="00B170BC"/>
    <w:rsid w:val="00B2096D"/>
    <w:rsid w:val="00B35CE2"/>
    <w:rsid w:val="00B37E69"/>
    <w:rsid w:val="00B72C2B"/>
    <w:rsid w:val="00B76C4F"/>
    <w:rsid w:val="00B839DB"/>
    <w:rsid w:val="00B907FD"/>
    <w:rsid w:val="00B93E7E"/>
    <w:rsid w:val="00B944E1"/>
    <w:rsid w:val="00BA03F1"/>
    <w:rsid w:val="00BA360D"/>
    <w:rsid w:val="00BA3B9B"/>
    <w:rsid w:val="00BB2D9D"/>
    <w:rsid w:val="00BB331E"/>
    <w:rsid w:val="00BE4637"/>
    <w:rsid w:val="00C26AB5"/>
    <w:rsid w:val="00C371A0"/>
    <w:rsid w:val="00C44585"/>
    <w:rsid w:val="00C549BC"/>
    <w:rsid w:val="00C57115"/>
    <w:rsid w:val="00C62EA2"/>
    <w:rsid w:val="00C65492"/>
    <w:rsid w:val="00C8409E"/>
    <w:rsid w:val="00C91C9B"/>
    <w:rsid w:val="00C927C2"/>
    <w:rsid w:val="00C93BAD"/>
    <w:rsid w:val="00C94CF9"/>
    <w:rsid w:val="00CA3C15"/>
    <w:rsid w:val="00CB2F96"/>
    <w:rsid w:val="00CC7BCE"/>
    <w:rsid w:val="00CD555F"/>
    <w:rsid w:val="00CF211E"/>
    <w:rsid w:val="00CF2AB9"/>
    <w:rsid w:val="00CF58F6"/>
    <w:rsid w:val="00D12299"/>
    <w:rsid w:val="00D243D9"/>
    <w:rsid w:val="00D6166A"/>
    <w:rsid w:val="00D971D0"/>
    <w:rsid w:val="00DE53E5"/>
    <w:rsid w:val="00E10F49"/>
    <w:rsid w:val="00E16321"/>
    <w:rsid w:val="00E26336"/>
    <w:rsid w:val="00E40EAD"/>
    <w:rsid w:val="00E64FE5"/>
    <w:rsid w:val="00E70D1E"/>
    <w:rsid w:val="00E74CC5"/>
    <w:rsid w:val="00E81D77"/>
    <w:rsid w:val="00EA2214"/>
    <w:rsid w:val="00EB0119"/>
    <w:rsid w:val="00EB4925"/>
    <w:rsid w:val="00EB4FC3"/>
    <w:rsid w:val="00EC3142"/>
    <w:rsid w:val="00EC69E3"/>
    <w:rsid w:val="00EE227C"/>
    <w:rsid w:val="00EF4EAB"/>
    <w:rsid w:val="00F30548"/>
    <w:rsid w:val="00F337BE"/>
    <w:rsid w:val="00F63079"/>
    <w:rsid w:val="00F82445"/>
    <w:rsid w:val="00F879EB"/>
    <w:rsid w:val="00FD2D51"/>
    <w:rsid w:val="00FE28C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5316AF2E"/>
  <w14:defaultImageDpi w14:val="300"/>
  <w15:docId w15:val="{F019AA36-D246-472B-98E0-A6CA305BC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w:hAnsi="Arial" w:cs="Arial"/>
    </w:rPr>
  </w:style>
  <w:style w:type="paragraph" w:styleId="Titre1">
    <w:name w:val="heading 1"/>
    <w:basedOn w:val="Normal"/>
    <w:next w:val="Normal"/>
    <w:qFormat/>
    <w:pPr>
      <w:pBdr>
        <w:top w:val="single" w:sz="4" w:space="1" w:color="auto"/>
        <w:left w:val="single" w:sz="4" w:space="4" w:color="auto"/>
        <w:bottom w:val="single" w:sz="4" w:space="1" w:color="auto"/>
        <w:right w:val="single" w:sz="4" w:space="4" w:color="auto"/>
      </w:pBdr>
      <w:shd w:val="pct15" w:color="auto" w:fill="auto"/>
      <w:jc w:val="center"/>
      <w:outlineLvl w:val="0"/>
    </w:pPr>
    <w:rPr>
      <w:b/>
      <w:bCs/>
      <w:caps/>
      <w:spacing w:val="40"/>
      <w:sz w:val="22"/>
      <w:szCs w:val="22"/>
    </w:rPr>
  </w:style>
  <w:style w:type="paragraph" w:styleId="Titre2">
    <w:name w:val="heading 2"/>
    <w:basedOn w:val="Normal"/>
    <w:next w:val="Normal"/>
    <w:qFormat/>
    <w:rsid w:val="00AB3A6D"/>
    <w:pPr>
      <w:numPr>
        <w:numId w:val="1"/>
      </w:numPr>
      <w:tabs>
        <w:tab w:val="left" w:pos="851"/>
      </w:tabs>
      <w:outlineLvl w:val="1"/>
    </w:pPr>
    <w:rPr>
      <w:b/>
      <w:bCs/>
      <w:u w:val="single"/>
    </w:rPr>
  </w:style>
  <w:style w:type="paragraph" w:styleId="Titre3">
    <w:name w:val="heading 3"/>
    <w:basedOn w:val="Normal"/>
    <w:next w:val="Normal"/>
    <w:qFormat/>
    <w:pPr>
      <w:numPr>
        <w:ilvl w:val="2"/>
        <w:numId w:val="2"/>
      </w:numPr>
      <w:shd w:val="pct10" w:color="auto" w:fill="auto"/>
      <w:jc w:val="both"/>
      <w:outlineLvl w:val="2"/>
    </w:pPr>
    <w:rPr>
      <w:b/>
      <w:bCs/>
    </w:rPr>
  </w:style>
  <w:style w:type="paragraph" w:styleId="Titre4">
    <w:name w:val="heading 4"/>
    <w:basedOn w:val="Normal"/>
    <w:next w:val="Normal"/>
    <w:qFormat/>
    <w:rsid w:val="004A42ED"/>
    <w:pPr>
      <w:jc w:val="both"/>
      <w:outlineLvl w:val="3"/>
    </w:pPr>
    <w:rPr>
      <w:b/>
      <w:bCs/>
    </w:rPr>
  </w:style>
  <w:style w:type="paragraph" w:styleId="Titre5">
    <w:name w:val="heading 5"/>
    <w:basedOn w:val="Normal"/>
    <w:next w:val="Normal"/>
    <w:qFormat/>
    <w:pPr>
      <w:outlineLvl w:val="4"/>
    </w:pPr>
    <w:rPr>
      <w:i/>
      <w:iCs/>
      <w:sz w:val="22"/>
      <w:szCs w:val="22"/>
    </w:rPr>
  </w:style>
  <w:style w:type="paragraph" w:styleId="Titre6">
    <w:name w:val="heading 6"/>
    <w:basedOn w:val="Normal"/>
    <w:next w:val="Normal"/>
    <w:qFormat/>
    <w:pPr>
      <w:spacing w:before="240" w:after="60"/>
      <w:outlineLvl w:val="5"/>
    </w:pPr>
    <w:rPr>
      <w:i/>
      <w:i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autoRedefine/>
    <w:qFormat/>
    <w:pPr>
      <w:spacing w:before="240" w:after="60"/>
      <w:jc w:val="cente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name w:val="a)"/>
    <w:basedOn w:val="Normal"/>
    <w:rPr>
      <w:rFonts w:ascii="Times New Roman" w:hAnsi="Times New Roman" w:cs="Times New Roman"/>
      <w:b/>
      <w:bCs/>
      <w:i/>
      <w:iCs/>
      <w:color w:val="000000"/>
    </w:rPr>
  </w:style>
  <w:style w:type="paragraph" w:styleId="En-tte">
    <w:name w:val="header"/>
    <w:aliases w:val="En-tête1,E.e,En-tête tbo,En-tête11,E.e1,normal3,En-tête SQ,head,En-tête Portrait,Header_En tete"/>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cs="Tahoma"/>
    </w:rPr>
  </w:style>
  <w:style w:type="paragraph" w:styleId="Corpsdetexte">
    <w:name w:val="Body Text"/>
    <w:basedOn w:val="Normal"/>
    <w:semiHidden/>
    <w:pPr>
      <w:jc w:val="both"/>
    </w:pPr>
    <w:rPr>
      <w:rFonts w:ascii="Arial Narrow" w:hAnsi="Arial Narrow"/>
      <w:sz w:val="24"/>
      <w:szCs w:val="24"/>
    </w:rPr>
  </w:style>
  <w:style w:type="paragraph" w:styleId="Corpsdetexte2">
    <w:name w:val="Body Text 2"/>
    <w:basedOn w:val="Normal"/>
    <w:semiHidden/>
    <w:pPr>
      <w:jc w:val="both"/>
    </w:pPr>
    <w:rPr>
      <w:rFonts w:ascii="Arial Narrow" w:hAnsi="Arial Narrow"/>
    </w:rPr>
  </w:style>
  <w:style w:type="paragraph" w:styleId="Retraitcorpsdetexte">
    <w:name w:val="Body Text Indent"/>
    <w:basedOn w:val="Normal"/>
    <w:semiHidden/>
    <w:pPr>
      <w:tabs>
        <w:tab w:val="left" w:pos="709"/>
        <w:tab w:val="right" w:pos="10205"/>
      </w:tabs>
      <w:ind w:left="425"/>
    </w:pPr>
  </w:style>
  <w:style w:type="paragraph" w:styleId="Retraitcorpsdetexte2">
    <w:name w:val="Body Text Indent 2"/>
    <w:basedOn w:val="Normal"/>
    <w:semiHidden/>
    <w:pPr>
      <w:tabs>
        <w:tab w:val="right" w:pos="10205"/>
      </w:tabs>
      <w:ind w:left="426"/>
    </w:pPr>
    <w:rPr>
      <w:b/>
      <w:bCs/>
    </w:rPr>
  </w:style>
  <w:style w:type="paragraph" w:styleId="Retraitcorpsdetexte3">
    <w:name w:val="Body Text Indent 3"/>
    <w:basedOn w:val="Normal"/>
    <w:semiHidden/>
    <w:pPr>
      <w:tabs>
        <w:tab w:val="center" w:pos="2694"/>
        <w:tab w:val="center" w:pos="2977"/>
        <w:tab w:val="center" w:pos="3402"/>
        <w:tab w:val="center" w:pos="3686"/>
        <w:tab w:val="center" w:pos="4111"/>
        <w:tab w:val="center" w:pos="4395"/>
        <w:tab w:val="center" w:pos="4678"/>
        <w:tab w:val="center" w:pos="4962"/>
        <w:tab w:val="left" w:pos="5245"/>
        <w:tab w:val="right" w:pos="10205"/>
      </w:tabs>
      <w:ind w:left="709"/>
    </w:pPr>
  </w:style>
  <w:style w:type="paragraph" w:styleId="TM1">
    <w:name w:val="toc 1"/>
    <w:basedOn w:val="Normal"/>
    <w:next w:val="Normal"/>
    <w:autoRedefine/>
    <w:semiHidden/>
    <w:pPr>
      <w:spacing w:before="120"/>
    </w:pPr>
    <w:rPr>
      <w:rFonts w:asciiTheme="minorHAnsi" w:hAnsiTheme="minorHAnsi"/>
      <w:b/>
      <w:caps/>
      <w:sz w:val="22"/>
      <w:szCs w:val="22"/>
    </w:rPr>
  </w:style>
  <w:style w:type="paragraph" w:styleId="TM2">
    <w:name w:val="toc 2"/>
    <w:basedOn w:val="Normal"/>
    <w:next w:val="Normal"/>
    <w:autoRedefine/>
    <w:uiPriority w:val="39"/>
    <w:pPr>
      <w:ind w:left="200"/>
    </w:pPr>
    <w:rPr>
      <w:rFonts w:asciiTheme="minorHAnsi" w:hAnsiTheme="minorHAnsi"/>
      <w:smallCaps/>
      <w:sz w:val="22"/>
      <w:szCs w:val="22"/>
    </w:rPr>
  </w:style>
  <w:style w:type="paragraph" w:styleId="TM3">
    <w:name w:val="toc 3"/>
    <w:basedOn w:val="Normal"/>
    <w:next w:val="Normal"/>
    <w:autoRedefine/>
    <w:semiHidden/>
    <w:pPr>
      <w:ind w:left="400"/>
    </w:pPr>
    <w:rPr>
      <w:rFonts w:asciiTheme="minorHAnsi" w:hAnsiTheme="minorHAnsi"/>
      <w:i/>
      <w:sz w:val="22"/>
      <w:szCs w:val="22"/>
    </w:rPr>
  </w:style>
  <w:style w:type="paragraph" w:styleId="TM4">
    <w:name w:val="toc 4"/>
    <w:basedOn w:val="Normal"/>
    <w:next w:val="Normal"/>
    <w:autoRedefine/>
    <w:semiHidden/>
    <w:pPr>
      <w:ind w:left="600"/>
    </w:pPr>
    <w:rPr>
      <w:rFonts w:asciiTheme="minorHAnsi" w:hAnsiTheme="minorHAnsi"/>
      <w:sz w:val="18"/>
      <w:szCs w:val="18"/>
    </w:rPr>
  </w:style>
  <w:style w:type="paragraph" w:styleId="TM5">
    <w:name w:val="toc 5"/>
    <w:basedOn w:val="Normal"/>
    <w:next w:val="Normal"/>
    <w:autoRedefine/>
    <w:semiHidden/>
    <w:pPr>
      <w:ind w:left="800"/>
    </w:pPr>
    <w:rPr>
      <w:rFonts w:asciiTheme="minorHAnsi" w:hAnsiTheme="minorHAnsi"/>
      <w:sz w:val="18"/>
      <w:szCs w:val="18"/>
    </w:rPr>
  </w:style>
  <w:style w:type="paragraph" w:styleId="TM6">
    <w:name w:val="toc 6"/>
    <w:basedOn w:val="Normal"/>
    <w:next w:val="Normal"/>
    <w:autoRedefine/>
    <w:semiHidden/>
    <w:pPr>
      <w:ind w:left="1000"/>
    </w:pPr>
    <w:rPr>
      <w:rFonts w:asciiTheme="minorHAnsi" w:hAnsiTheme="minorHAnsi"/>
      <w:sz w:val="18"/>
      <w:szCs w:val="18"/>
    </w:rPr>
  </w:style>
  <w:style w:type="paragraph" w:styleId="TM7">
    <w:name w:val="toc 7"/>
    <w:basedOn w:val="Normal"/>
    <w:next w:val="Normal"/>
    <w:autoRedefine/>
    <w:semiHidden/>
    <w:pPr>
      <w:ind w:left="1200"/>
    </w:pPr>
    <w:rPr>
      <w:rFonts w:asciiTheme="minorHAnsi" w:hAnsiTheme="minorHAnsi"/>
      <w:sz w:val="18"/>
      <w:szCs w:val="18"/>
    </w:rPr>
  </w:style>
  <w:style w:type="paragraph" w:styleId="TM8">
    <w:name w:val="toc 8"/>
    <w:basedOn w:val="Normal"/>
    <w:next w:val="Normal"/>
    <w:autoRedefine/>
    <w:semiHidden/>
    <w:pPr>
      <w:ind w:left="1400"/>
    </w:pPr>
    <w:rPr>
      <w:rFonts w:asciiTheme="minorHAnsi" w:hAnsiTheme="minorHAnsi"/>
      <w:sz w:val="18"/>
      <w:szCs w:val="18"/>
    </w:rPr>
  </w:style>
  <w:style w:type="paragraph" w:styleId="TM9">
    <w:name w:val="toc 9"/>
    <w:basedOn w:val="Normal"/>
    <w:next w:val="Normal"/>
    <w:autoRedefine/>
    <w:semiHidden/>
    <w:pPr>
      <w:ind w:left="1600"/>
    </w:pPr>
    <w:rPr>
      <w:rFonts w:asciiTheme="minorHAnsi" w:hAnsiTheme="minorHAnsi"/>
      <w:sz w:val="18"/>
      <w:szCs w:val="18"/>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tabs>
        <w:tab w:val="right" w:pos="851"/>
      </w:tabs>
      <w:jc w:val="center"/>
    </w:pPr>
    <w:rPr>
      <w:color w:val="FF0000"/>
      <w:sz w:val="22"/>
      <w:szCs w:val="22"/>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Titreindex">
    <w:name w:val="index heading"/>
    <w:basedOn w:val="Normal"/>
    <w:next w:val="Index1"/>
    <w:semiHidden/>
  </w:style>
  <w:style w:type="character" w:styleId="Lienhypertexte">
    <w:name w:val="Hyperlink"/>
    <w:semiHidden/>
    <w:rPr>
      <w:color w:val="0000FF"/>
      <w:u w:val="single"/>
    </w:rPr>
  </w:style>
  <w:style w:type="paragraph" w:customStyle="1" w:styleId="fcasegauche">
    <w:name w:val="f_case_gauche"/>
    <w:basedOn w:val="Normal"/>
    <w:uiPriority w:val="99"/>
    <w:pPr>
      <w:widowControl/>
      <w:spacing w:after="60"/>
      <w:ind w:left="284" w:hanging="284"/>
      <w:jc w:val="both"/>
    </w:pPr>
    <w:rPr>
      <w:rFonts w:ascii="Univers (WN)" w:hAnsi="Univers (WN)"/>
    </w:rPr>
  </w:style>
  <w:style w:type="paragraph" w:styleId="Normalcentr">
    <w:name w:val="Block Text"/>
    <w:basedOn w:val="Normal"/>
    <w:semiHidden/>
    <w:pPr>
      <w:tabs>
        <w:tab w:val="left" w:pos="1276"/>
      </w:tabs>
      <w:ind w:left="315" w:right="-1" w:hanging="1"/>
    </w:pPr>
    <w:rPr>
      <w:b/>
      <w:bCs/>
      <w:color w:val="0000FF"/>
    </w:rPr>
  </w:style>
  <w:style w:type="paragraph" w:customStyle="1" w:styleId="Puce1">
    <w:name w:val="Puce 1"/>
    <w:basedOn w:val="Normal"/>
    <w:pPr>
      <w:widowControl/>
      <w:numPr>
        <w:numId w:val="3"/>
      </w:numPr>
    </w:pPr>
    <w:rPr>
      <w:rFonts w:ascii="Optima" w:hAnsi="Optima"/>
      <w:sz w:val="22"/>
      <w:szCs w:val="22"/>
    </w:rPr>
  </w:style>
  <w:style w:type="paragraph" w:styleId="NormalWeb">
    <w:name w:val="Normal (Web)"/>
    <w:basedOn w:val="Normal"/>
    <w:pPr>
      <w:widowControl/>
      <w:spacing w:before="100" w:beforeAutospacing="1" w:after="100" w:afterAutospacing="1"/>
    </w:pPr>
    <w:rPr>
      <w:rFonts w:ascii="Times New Roman" w:hAnsi="Times New Roman" w:cs="Times New Roman"/>
      <w:sz w:val="24"/>
      <w:szCs w:val="24"/>
    </w:rPr>
  </w:style>
  <w:style w:type="paragraph" w:customStyle="1" w:styleId="Standardniv1">
    <w:name w:val="Standard niv 1"/>
    <w:basedOn w:val="Titre1"/>
    <w:pPr>
      <w:widowControl/>
      <w:pBdr>
        <w:top w:val="none" w:sz="0" w:space="0" w:color="auto"/>
        <w:left w:val="none" w:sz="0" w:space="0" w:color="auto"/>
        <w:bottom w:val="none" w:sz="0" w:space="0" w:color="auto"/>
        <w:right w:val="none" w:sz="0" w:space="0" w:color="auto"/>
      </w:pBdr>
      <w:shd w:val="clear" w:color="auto" w:fill="auto"/>
      <w:ind w:left="567"/>
      <w:jc w:val="both"/>
      <w:outlineLvl w:val="9"/>
    </w:pPr>
    <w:rPr>
      <w:rFonts w:ascii="Times" w:hAnsi="Times" w:cs="Times New Roman"/>
      <w:b w:val="0"/>
      <w:bCs w:val="0"/>
      <w:caps w:val="0"/>
      <w:spacing w:val="0"/>
    </w:rPr>
  </w:style>
  <w:style w:type="paragraph" w:customStyle="1" w:styleId="alinaniv1">
    <w:name w:val="alinéa niv 1"/>
    <w:basedOn w:val="Standardniv1"/>
    <w:pPr>
      <w:ind w:left="851" w:hanging="283"/>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CarCar1">
    <w:name w:val="Car Car1"/>
    <w:basedOn w:val="Normal"/>
    <w:pPr>
      <w:overflowPunct w:val="0"/>
      <w:autoSpaceDE w:val="0"/>
      <w:autoSpaceDN w:val="0"/>
      <w:adjustRightInd w:val="0"/>
      <w:spacing w:after="160" w:line="240" w:lineRule="exact"/>
      <w:textAlignment w:val="baseline"/>
    </w:pPr>
    <w:rPr>
      <w:rFonts w:ascii="Optima" w:hAnsi="Optima" w:cs="Times New Roman"/>
      <w:sz w:val="22"/>
      <w:lang w:val="en-US" w:eastAsia="en-US"/>
    </w:rPr>
  </w:style>
  <w:style w:type="paragraph" w:customStyle="1" w:styleId="CarCar1CarCarCarCarCarCarCarCarCar">
    <w:name w:val="Car Car1 Car Car Car Car Car Car Car Car Car"/>
    <w:basedOn w:val="Normal"/>
    <w:pPr>
      <w:overflowPunct w:val="0"/>
      <w:autoSpaceDE w:val="0"/>
      <w:autoSpaceDN w:val="0"/>
      <w:adjustRightInd w:val="0"/>
      <w:spacing w:after="160" w:line="240" w:lineRule="exact"/>
      <w:textAlignment w:val="baseline"/>
    </w:pPr>
    <w:rPr>
      <w:rFonts w:ascii="Optima" w:hAnsi="Optima" w:cs="Times New Roman"/>
      <w:sz w:val="22"/>
      <w:lang w:val="en-US" w:eastAsia="en-US"/>
    </w:rPr>
  </w:style>
  <w:style w:type="character" w:styleId="Lienhypertextesuivivisit">
    <w:name w:val="FollowedHyperlink"/>
    <w:semiHidden/>
    <w:rPr>
      <w:color w:val="800080"/>
      <w:u w:val="single"/>
    </w:rPr>
  </w:style>
  <w:style w:type="paragraph" w:styleId="Notedebasdepage">
    <w:name w:val="footnote text"/>
    <w:basedOn w:val="Normal"/>
    <w:semiHidden/>
  </w:style>
  <w:style w:type="character" w:styleId="Appelnotedebasdep">
    <w:name w:val="footnote reference"/>
    <w:semiHidden/>
    <w:rPr>
      <w:vertAlign w:val="superscript"/>
    </w:rPr>
  </w:style>
  <w:style w:type="paragraph" w:customStyle="1" w:styleId="Default">
    <w:name w:val="Default"/>
    <w:rPr>
      <w:rFonts w:ascii="Arial" w:hAnsi="Arial"/>
      <w:snapToGrid w:val="0"/>
      <w:color w:val="000000"/>
      <w:sz w:val="24"/>
    </w:rPr>
  </w:style>
  <w:style w:type="paragraph" w:customStyle="1" w:styleId="Default1">
    <w:name w:val="Default1"/>
    <w:basedOn w:val="Default"/>
    <w:next w:val="Default"/>
    <w:rPr>
      <w:color w:val="auto"/>
    </w:rPr>
  </w:style>
  <w:style w:type="paragraph" w:styleId="Paragraphedeliste">
    <w:name w:val="List Paragraph"/>
    <w:basedOn w:val="Normal"/>
    <w:uiPriority w:val="34"/>
    <w:qFormat/>
    <w:rsid w:val="006408AE"/>
    <w:pPr>
      <w:widowControl/>
      <w:ind w:left="720"/>
      <w:contextualSpacing/>
    </w:pPr>
    <w:rPr>
      <w:rFonts w:ascii="Times New Roman" w:hAnsi="Times New Roman" w:cs="Times New Roman"/>
    </w:rPr>
  </w:style>
  <w:style w:type="character" w:customStyle="1" w:styleId="En-tteCar">
    <w:name w:val="En-tête Car"/>
    <w:aliases w:val="En-tête1 Car,E.e Car,En-tête tbo Car,En-tête11 Car,E.e1 Car,normal3 Car,En-tête SQ Car,head Car,En-tête Portrait Car,Header_En tete Car"/>
    <w:link w:val="En-tte"/>
    <w:uiPriority w:val="99"/>
    <w:rsid w:val="007723FD"/>
    <w:rPr>
      <w:rFonts w:ascii="Arial" w:hAnsi="Arial" w:cs="Arial"/>
    </w:rPr>
  </w:style>
  <w:style w:type="paragraph" w:styleId="Sansinterligne">
    <w:name w:val="No Spacing"/>
    <w:qFormat/>
    <w:rsid w:val="003A37C8"/>
    <w:rPr>
      <w:rFonts w:ascii="Calibri" w:eastAsia="Calibri" w:hAnsi="Calibri"/>
      <w:sz w:val="22"/>
    </w:rPr>
  </w:style>
  <w:style w:type="paragraph" w:customStyle="1" w:styleId="StyleLatinGaramondComplexeArial12ptAprs0pt">
    <w:name w:val="Style (Latin) Garamond (Complexe) Arial 12 pt Après : 0 pt"/>
    <w:basedOn w:val="Normal"/>
    <w:rsid w:val="003A37C8"/>
    <w:pPr>
      <w:widowControl/>
      <w:suppressAutoHyphens/>
      <w:spacing w:after="120"/>
      <w:jc w:val="both"/>
    </w:pPr>
    <w:rPr>
      <w:rFonts w:ascii="Optima" w:hAnsi="Optima" w:cs="Times New Roman"/>
      <w:sz w:val="22"/>
    </w:rPr>
  </w:style>
  <w:style w:type="paragraph" w:customStyle="1" w:styleId="textedeloi">
    <w:name w:val="texte de loi"/>
    <w:basedOn w:val="Normal"/>
    <w:next w:val="Normal"/>
    <w:uiPriority w:val="99"/>
    <w:rsid w:val="003A37C8"/>
    <w:pPr>
      <w:widowControl/>
      <w:tabs>
        <w:tab w:val="left" w:pos="170"/>
      </w:tabs>
      <w:suppressAutoHyphens/>
      <w:spacing w:before="80" w:line="250" w:lineRule="exact"/>
      <w:jc w:val="both"/>
    </w:pPr>
    <w:rPr>
      <w:rFonts w:ascii="Times New Roman" w:hAnsi="Times New Roman" w:cs="Times New Roman"/>
      <w:sz w:val="18"/>
      <w:szCs w:val="18"/>
      <w:lang w:eastAsia="ar-SA"/>
    </w:rPr>
  </w:style>
  <w:style w:type="paragraph" w:customStyle="1" w:styleId="fcase1ertab">
    <w:name w:val="f_case_1ertab"/>
    <w:basedOn w:val="Normal"/>
    <w:uiPriority w:val="99"/>
    <w:rsid w:val="00882EF2"/>
    <w:pPr>
      <w:widowControl/>
      <w:tabs>
        <w:tab w:val="left" w:pos="426"/>
      </w:tabs>
      <w:ind w:left="709" w:hanging="709"/>
      <w:jc w:val="both"/>
    </w:pPr>
    <w:rPr>
      <w:rFonts w:ascii="Univers" w:hAnsi="Univers" w:cs="Times New Roman"/>
    </w:rPr>
  </w:style>
  <w:style w:type="table" w:styleId="Grilledutableau">
    <w:name w:val="Table Grid"/>
    <w:basedOn w:val="TableauNormal"/>
    <w:uiPriority w:val="59"/>
    <w:rsid w:val="00882EF2"/>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2">
    <w:name w:val="Corps de texte 22"/>
    <w:basedOn w:val="Normal"/>
    <w:rsid w:val="00882EF2"/>
    <w:pPr>
      <w:widowControl/>
      <w:tabs>
        <w:tab w:val="left" w:pos="1134"/>
        <w:tab w:val="left" w:pos="6237"/>
      </w:tabs>
      <w:suppressAutoHyphens/>
      <w:jc w:val="both"/>
    </w:pPr>
    <w:rPr>
      <w:rFonts w:ascii="Times New Roman" w:hAnsi="Times New Roman" w:cs="Times New Roman"/>
      <w:sz w:val="24"/>
    </w:rPr>
  </w:style>
  <w:style w:type="paragraph" w:customStyle="1" w:styleId="Standard">
    <w:name w:val="Standard"/>
    <w:link w:val="StandardCar"/>
    <w:rsid w:val="002B6B53"/>
    <w:pPr>
      <w:tabs>
        <w:tab w:val="left" w:pos="708"/>
      </w:tabs>
      <w:suppressAutoHyphens/>
      <w:spacing w:after="200" w:line="276" w:lineRule="auto"/>
    </w:pPr>
    <w:rPr>
      <w:rFonts w:eastAsia="Arial Unicode MS" w:cs="Mangal"/>
      <w:sz w:val="24"/>
      <w:szCs w:val="24"/>
      <w:lang w:eastAsia="zh-CN" w:bidi="hi-IN"/>
    </w:rPr>
  </w:style>
  <w:style w:type="character" w:customStyle="1" w:styleId="StandardCar">
    <w:name w:val="Standard Car"/>
    <w:basedOn w:val="Policepardfaut"/>
    <w:link w:val="Standard"/>
    <w:rsid w:val="002B6B53"/>
    <w:rPr>
      <w:rFonts w:eastAsia="Arial Unicode MS" w:cs="Mangal"/>
      <w:sz w:val="24"/>
      <w:szCs w:val="24"/>
      <w:lang w:eastAsia="zh-CN" w:bidi="hi-IN"/>
    </w:rPr>
  </w:style>
  <w:style w:type="paragraph" w:customStyle="1" w:styleId="Corpsdetexte21">
    <w:name w:val="Corps de texte 21"/>
    <w:basedOn w:val="Normal"/>
    <w:rsid w:val="00D12299"/>
    <w:pPr>
      <w:widowControl/>
    </w:pPr>
    <w:rPr>
      <w:rFonts w:cs="Times New Roman"/>
      <w:sz w:val="22"/>
    </w:rPr>
  </w:style>
  <w:style w:type="character" w:customStyle="1" w:styleId="PieddepageCar">
    <w:name w:val="Pied de page Car"/>
    <w:link w:val="Pieddepage"/>
    <w:rsid w:val="00D12299"/>
    <w:rPr>
      <w:rFonts w:ascii="Arial" w:hAnsi="Arial" w:cs="Arial"/>
    </w:rPr>
  </w:style>
  <w:style w:type="paragraph" w:customStyle="1" w:styleId="jojo">
    <w:name w:val="jojo"/>
    <w:basedOn w:val="Normal"/>
    <w:rsid w:val="00AA0377"/>
    <w:pPr>
      <w:widowControl/>
    </w:pPr>
    <w:rPr>
      <w:rFonts w:cs="Times New Roman"/>
      <w:sz w:val="24"/>
    </w:rPr>
  </w:style>
  <w:style w:type="character" w:styleId="lev">
    <w:name w:val="Strong"/>
    <w:uiPriority w:val="22"/>
    <w:qFormat/>
    <w:rsid w:val="00AA0377"/>
    <w:rPr>
      <w:b/>
      <w:bCs/>
    </w:rPr>
  </w:style>
  <w:style w:type="paragraph" w:customStyle="1" w:styleId="Corpsdetexte31">
    <w:name w:val="Corps de texte 31"/>
    <w:basedOn w:val="Normal"/>
    <w:rsid w:val="001F4088"/>
    <w:pPr>
      <w:widowControl/>
      <w:jc w:val="both"/>
    </w:pPr>
    <w:rPr>
      <w:rFonts w:cs="Times New Roman"/>
      <w:sz w:val="22"/>
    </w:rPr>
  </w:style>
  <w:style w:type="paragraph" w:customStyle="1" w:styleId="texte">
    <w:name w:val="texte"/>
    <w:basedOn w:val="Corpsdetexte"/>
    <w:rsid w:val="00402AD1"/>
    <w:pPr>
      <w:widowControl/>
    </w:pPr>
    <w:rPr>
      <w:rFonts w:ascii="Comic Sans MS" w:hAnsi="Comic Sans MS" w:cs="Times New Roman"/>
      <w:sz w:val="22"/>
      <w:szCs w:val="20"/>
    </w:rPr>
  </w:style>
  <w:style w:type="paragraph" w:customStyle="1" w:styleId="Corpsdetexte32">
    <w:name w:val="Corps de texte 32"/>
    <w:basedOn w:val="Normal"/>
    <w:rsid w:val="00CA3C15"/>
    <w:pPr>
      <w:widowControl/>
      <w:suppressAutoHyphens/>
      <w:jc w:val="both"/>
    </w:pPr>
    <w:rPr>
      <w:rFonts w:ascii="Verdana" w:hAnsi="Verdana" w:cs="Verdan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39911">
      <w:bodyDiv w:val="1"/>
      <w:marLeft w:val="0"/>
      <w:marRight w:val="0"/>
      <w:marTop w:val="0"/>
      <w:marBottom w:val="0"/>
      <w:divBdr>
        <w:top w:val="none" w:sz="0" w:space="0" w:color="auto"/>
        <w:left w:val="none" w:sz="0" w:space="0" w:color="auto"/>
        <w:bottom w:val="none" w:sz="0" w:space="0" w:color="auto"/>
        <w:right w:val="none" w:sz="0" w:space="0" w:color="auto"/>
      </w:divBdr>
    </w:div>
    <w:div w:id="588736061">
      <w:bodyDiv w:val="1"/>
      <w:marLeft w:val="0"/>
      <w:marRight w:val="0"/>
      <w:marTop w:val="0"/>
      <w:marBottom w:val="0"/>
      <w:divBdr>
        <w:top w:val="none" w:sz="0" w:space="0" w:color="auto"/>
        <w:left w:val="none" w:sz="0" w:space="0" w:color="auto"/>
        <w:bottom w:val="none" w:sz="0" w:space="0" w:color="auto"/>
        <w:right w:val="none" w:sz="0" w:space="0" w:color="auto"/>
      </w:divBdr>
    </w:div>
    <w:div w:id="694889494">
      <w:bodyDiv w:val="1"/>
      <w:marLeft w:val="0"/>
      <w:marRight w:val="0"/>
      <w:marTop w:val="0"/>
      <w:marBottom w:val="0"/>
      <w:divBdr>
        <w:top w:val="none" w:sz="0" w:space="0" w:color="auto"/>
        <w:left w:val="none" w:sz="0" w:space="0" w:color="auto"/>
        <w:bottom w:val="none" w:sz="0" w:space="0" w:color="auto"/>
        <w:right w:val="none" w:sz="0" w:space="0" w:color="auto"/>
      </w:divBdr>
    </w:div>
    <w:div w:id="990401834">
      <w:bodyDiv w:val="1"/>
      <w:marLeft w:val="0"/>
      <w:marRight w:val="0"/>
      <w:marTop w:val="0"/>
      <w:marBottom w:val="0"/>
      <w:divBdr>
        <w:top w:val="none" w:sz="0" w:space="0" w:color="auto"/>
        <w:left w:val="none" w:sz="0" w:space="0" w:color="auto"/>
        <w:bottom w:val="none" w:sz="0" w:space="0" w:color="auto"/>
        <w:right w:val="none" w:sz="0" w:space="0" w:color="auto"/>
      </w:divBdr>
    </w:div>
    <w:div w:id="17559305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N:\SGA\SEJEC\AA__DOSSIERS_DE_CONSULTATION\Micro-ordinateurs%20portables_2011\Pr&#233;paration\Version%206\Lot%201\07bis.%20RDC_AC_AOO_INF_25_11_1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FCC0D-9E16-4D2F-8D1F-3F2096B3C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07bis. RDC_AC_AOO_INF_25_11_10.dot</Template>
  <TotalTime>176</TotalTime>
  <Pages>8</Pages>
  <Words>2090</Words>
  <Characters>11500</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1</vt:lpstr>
    </vt:vector>
  </TitlesOfParts>
  <Company>CNAF</Company>
  <LinksUpToDate>false</LinksUpToDate>
  <CharactersWithSpaces>13563</CharactersWithSpaces>
  <SharedDoc>false</SharedDoc>
  <HLinks>
    <vt:vector size="12" baseType="variant">
      <vt:variant>
        <vt:i4>5439615</vt:i4>
      </vt:variant>
      <vt:variant>
        <vt:i4>9</vt:i4>
      </vt:variant>
      <vt:variant>
        <vt:i4>0</vt:i4>
      </vt:variant>
      <vt:variant>
        <vt:i4>5</vt:i4>
      </vt:variant>
      <vt:variant>
        <vt:lpwstr>http://www.meoss.achatpublic.com/</vt:lpwstr>
      </vt:variant>
      <vt:variant>
        <vt:lpwstr/>
      </vt:variant>
      <vt:variant>
        <vt:i4>5439615</vt:i4>
      </vt:variant>
      <vt:variant>
        <vt:i4>6</vt:i4>
      </vt:variant>
      <vt:variant>
        <vt:i4>0</vt:i4>
      </vt:variant>
      <vt:variant>
        <vt:i4>5</vt:i4>
      </vt:variant>
      <vt:variant>
        <vt:lpwstr>http://www.meoss.achatpublic.com/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cvjamcnf</dc:creator>
  <cp:lastModifiedBy>Amelie QUINTIN 751</cp:lastModifiedBy>
  <cp:revision>27</cp:revision>
  <cp:lastPrinted>2022-03-21T15:40:00Z</cp:lastPrinted>
  <dcterms:created xsi:type="dcterms:W3CDTF">2018-02-16T12:08:00Z</dcterms:created>
  <dcterms:modified xsi:type="dcterms:W3CDTF">2026-04-03T11:32:00Z</dcterms:modified>
</cp:coreProperties>
</file>